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4E599" w14:textId="27A3D7E7" w:rsidR="00007D0E" w:rsidRDefault="00450F3E" w:rsidP="005D2FBD">
      <w:pPr>
        <w:tabs>
          <w:tab w:val="left" w:pos="2280"/>
          <w:tab w:val="left" w:pos="2880"/>
          <w:tab w:val="center" w:pos="5400"/>
          <w:tab w:val="left" w:pos="6840"/>
          <w:tab w:val="left" w:pos="9000"/>
        </w:tabs>
        <w:jc w:val="center"/>
        <w:rPr>
          <w:b/>
          <w:sz w:val="24"/>
        </w:rPr>
      </w:pPr>
      <w:r>
        <w:rPr>
          <w:b/>
          <w:sz w:val="24"/>
        </w:rPr>
        <w:t xml:space="preserve">MCCOOK </w:t>
      </w:r>
      <w:r w:rsidR="00007D0E">
        <w:rPr>
          <w:b/>
          <w:sz w:val="24"/>
        </w:rPr>
        <w:t>PUBLIC SCHOOLS</w:t>
      </w:r>
    </w:p>
    <w:p w14:paraId="00492395" w14:textId="77777777" w:rsidR="00007D0E" w:rsidRDefault="00DB0F4F" w:rsidP="00DB0F4F">
      <w:pPr>
        <w:tabs>
          <w:tab w:val="left" w:pos="2280"/>
          <w:tab w:val="left" w:pos="2880"/>
          <w:tab w:val="center" w:pos="5400"/>
          <w:tab w:val="left" w:pos="6840"/>
          <w:tab w:val="left" w:pos="9000"/>
        </w:tabs>
        <w:jc w:val="center"/>
        <w:rPr>
          <w:b/>
          <w:sz w:val="24"/>
        </w:rPr>
      </w:pPr>
      <w:r>
        <w:rPr>
          <w:b/>
          <w:sz w:val="24"/>
        </w:rPr>
        <w:t>PRINCIPAL JOB DESCRIPTION</w:t>
      </w:r>
    </w:p>
    <w:p w14:paraId="10E6CE7E" w14:textId="77777777" w:rsidR="00007D0E" w:rsidRDefault="00AC5731">
      <w:pPr>
        <w:tabs>
          <w:tab w:val="left" w:pos="2280"/>
          <w:tab w:val="left" w:pos="2880"/>
          <w:tab w:val="center" w:pos="5400"/>
          <w:tab w:val="left" w:pos="6840"/>
          <w:tab w:val="left" w:pos="9000"/>
        </w:tabs>
        <w:rPr>
          <w:sz w:val="24"/>
        </w:rPr>
      </w:pPr>
      <w:r>
        <w:rPr>
          <w:b/>
          <w:sz w:val="24"/>
          <w:u w:val="single"/>
        </w:rPr>
        <w:tab/>
      </w:r>
      <w:r w:rsidR="00007D0E">
        <w:rPr>
          <w:b/>
          <w:sz w:val="24"/>
          <w:u w:val="single"/>
        </w:rPr>
        <w:tab/>
      </w:r>
      <w:r w:rsidR="00007D0E">
        <w:rPr>
          <w:b/>
          <w:sz w:val="24"/>
          <w:u w:val="single"/>
        </w:rPr>
        <w:tab/>
      </w:r>
      <w:r w:rsidR="00007D0E">
        <w:rPr>
          <w:b/>
          <w:sz w:val="24"/>
          <w:u w:val="single"/>
        </w:rPr>
        <w:tab/>
      </w:r>
      <w:r w:rsidR="00007D0E">
        <w:rPr>
          <w:b/>
          <w:sz w:val="24"/>
          <w:u w:val="single"/>
        </w:rPr>
        <w:tab/>
      </w:r>
      <w:r w:rsidR="00007D0E">
        <w:rPr>
          <w:b/>
          <w:sz w:val="24"/>
          <w:u w:val="single"/>
        </w:rPr>
        <w:tab/>
      </w:r>
      <w:r w:rsidR="00007D0E">
        <w:rPr>
          <w:b/>
          <w:sz w:val="24"/>
          <w:u w:val="single"/>
        </w:rPr>
        <w:tab/>
      </w:r>
    </w:p>
    <w:p w14:paraId="018C7692" w14:textId="77777777" w:rsidR="00007D0E" w:rsidRDefault="00007D0E">
      <w:pPr>
        <w:tabs>
          <w:tab w:val="left" w:pos="2280"/>
          <w:tab w:val="left" w:pos="2880"/>
          <w:tab w:val="center" w:pos="5400"/>
          <w:tab w:val="left" w:pos="6840"/>
          <w:tab w:val="left" w:pos="9000"/>
        </w:tabs>
        <w:rPr>
          <w:sz w:val="24"/>
        </w:rPr>
      </w:pPr>
    </w:p>
    <w:p w14:paraId="04AD62C4" w14:textId="77777777" w:rsidR="00007D0E" w:rsidRDefault="00AC5731">
      <w:pPr>
        <w:tabs>
          <w:tab w:val="left" w:pos="600"/>
          <w:tab w:val="left" w:pos="1200"/>
          <w:tab w:val="left" w:pos="1800"/>
          <w:tab w:val="left" w:pos="2400"/>
          <w:tab w:val="left" w:pos="3000"/>
          <w:tab w:val="left" w:pos="3600"/>
          <w:tab w:val="left" w:pos="4200"/>
          <w:tab w:val="left" w:pos="4680"/>
          <w:tab w:val="center" w:pos="5400"/>
        </w:tabs>
        <w:ind w:right="720"/>
        <w:rPr>
          <w:sz w:val="24"/>
        </w:rPr>
      </w:pPr>
      <w:r>
        <w:rPr>
          <w:b/>
          <w:sz w:val="24"/>
        </w:rPr>
        <w:tab/>
      </w:r>
      <w:r w:rsidR="00007D0E">
        <w:rPr>
          <w:b/>
          <w:sz w:val="24"/>
        </w:rPr>
        <w:t>REQUIREMENTS:</w:t>
      </w:r>
    </w:p>
    <w:p w14:paraId="0AB2A6D2" w14:textId="77777777" w:rsidR="00007D0E" w:rsidRDefault="00007D0E">
      <w:pPr>
        <w:tabs>
          <w:tab w:val="left" w:pos="600"/>
          <w:tab w:val="left" w:pos="1200"/>
          <w:tab w:val="left" w:pos="1800"/>
          <w:tab w:val="left" w:pos="2400"/>
          <w:tab w:val="left" w:pos="3000"/>
          <w:tab w:val="left" w:pos="3600"/>
          <w:tab w:val="left" w:pos="4200"/>
          <w:tab w:val="left" w:pos="4680"/>
          <w:tab w:val="center" w:pos="5400"/>
        </w:tabs>
        <w:ind w:right="720"/>
        <w:rPr>
          <w:sz w:val="24"/>
        </w:rPr>
      </w:pPr>
    </w:p>
    <w:p w14:paraId="02B67E81"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A.</w:t>
      </w:r>
      <w:r>
        <w:rPr>
          <w:sz w:val="24"/>
        </w:rPr>
        <w:tab/>
      </w:r>
      <w:smartTag w:uri="urn:schemas-microsoft-com:office:smarttags" w:element="PersonName">
        <w:r>
          <w:rPr>
            <w:sz w:val="24"/>
          </w:rPr>
          <w:t>Ed</w:t>
        </w:r>
      </w:smartTag>
      <w:r>
        <w:rPr>
          <w:sz w:val="24"/>
        </w:rPr>
        <w:t>ucation Level:</w:t>
      </w:r>
      <w:r>
        <w:rPr>
          <w:sz w:val="24"/>
        </w:rPr>
        <w:tab/>
        <w:t xml:space="preserve">M.A. </w:t>
      </w:r>
      <w:r w:rsidR="005D2FBD">
        <w:rPr>
          <w:sz w:val="24"/>
        </w:rPr>
        <w:t xml:space="preserve">or higher </w:t>
      </w:r>
      <w:r>
        <w:rPr>
          <w:sz w:val="24"/>
        </w:rPr>
        <w:t xml:space="preserve">preferred.  Must qualify for Nebraska Administrative and Supervisory Certificate.  </w:t>
      </w:r>
    </w:p>
    <w:p w14:paraId="2E1FC7B6"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p>
    <w:p w14:paraId="143D4CBA"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B.</w:t>
      </w:r>
      <w:r>
        <w:rPr>
          <w:sz w:val="24"/>
        </w:rPr>
        <w:tab/>
        <w:t>Certification:</w:t>
      </w:r>
      <w:r>
        <w:rPr>
          <w:sz w:val="24"/>
        </w:rPr>
        <w:tab/>
        <w:t xml:space="preserve">Must </w:t>
      </w:r>
      <w:r w:rsidR="005D2FBD">
        <w:rPr>
          <w:sz w:val="24"/>
        </w:rPr>
        <w:t xml:space="preserve">possess a </w:t>
      </w:r>
      <w:r>
        <w:rPr>
          <w:sz w:val="24"/>
        </w:rPr>
        <w:t>Nebraska Administrative and Supervisory Certificate</w:t>
      </w:r>
      <w:r w:rsidR="005D2FBD">
        <w:rPr>
          <w:sz w:val="24"/>
        </w:rPr>
        <w:t xml:space="preserve"> at all times during employment</w:t>
      </w:r>
      <w:r w:rsidR="00D05678">
        <w:rPr>
          <w:sz w:val="24"/>
        </w:rPr>
        <w:t xml:space="preserve"> with such endorsements as required by NDE Rule 10</w:t>
      </w:r>
      <w:r>
        <w:rPr>
          <w:sz w:val="24"/>
        </w:rPr>
        <w:t xml:space="preserve">.  </w:t>
      </w:r>
    </w:p>
    <w:p w14:paraId="0EB545DD"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p>
    <w:p w14:paraId="5B45F9A6"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C.</w:t>
      </w:r>
      <w:r>
        <w:rPr>
          <w:sz w:val="24"/>
        </w:rPr>
        <w:tab/>
        <w:t>Experience Desired:</w:t>
      </w:r>
      <w:r>
        <w:rPr>
          <w:sz w:val="24"/>
        </w:rPr>
        <w:tab/>
      </w:r>
      <w:r w:rsidR="00CC4BA2">
        <w:rPr>
          <w:sz w:val="24"/>
        </w:rPr>
        <w:t xml:space="preserve">Prior principal </w:t>
      </w:r>
      <w:r>
        <w:rPr>
          <w:sz w:val="24"/>
        </w:rPr>
        <w:t xml:space="preserve">experience preferred.    </w:t>
      </w:r>
    </w:p>
    <w:p w14:paraId="26874D01"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p>
    <w:p w14:paraId="2FA1EC8A"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D.</w:t>
      </w:r>
      <w:r>
        <w:rPr>
          <w:sz w:val="24"/>
        </w:rPr>
        <w:tab/>
        <w:t xml:space="preserve">Other Requirements: </w:t>
      </w:r>
      <w:r>
        <w:rPr>
          <w:sz w:val="24"/>
        </w:rPr>
        <w:tab/>
        <w:t>Must have ability to work effectively with professional staff to provide leadership in a creative learning climate.</w:t>
      </w:r>
    </w:p>
    <w:p w14:paraId="71FC476A" w14:textId="77777777" w:rsidR="00007D0E" w:rsidRDefault="00007D0E">
      <w:pPr>
        <w:tabs>
          <w:tab w:val="left" w:pos="600"/>
          <w:tab w:val="left" w:pos="1200"/>
          <w:tab w:val="left" w:pos="1800"/>
          <w:tab w:val="left" w:pos="2400"/>
          <w:tab w:val="left" w:pos="3000"/>
          <w:tab w:val="left" w:pos="3600"/>
          <w:tab w:val="left" w:pos="4200"/>
          <w:tab w:val="left" w:pos="4680"/>
          <w:tab w:val="center" w:pos="5400"/>
        </w:tabs>
        <w:ind w:right="720"/>
        <w:rPr>
          <w:sz w:val="24"/>
        </w:rPr>
      </w:pPr>
    </w:p>
    <w:p w14:paraId="764CB32D" w14:textId="77777777" w:rsidR="00007D0E" w:rsidRDefault="00AC5731">
      <w:pPr>
        <w:tabs>
          <w:tab w:val="left" w:pos="600"/>
          <w:tab w:val="left" w:pos="1890"/>
          <w:tab w:val="left" w:pos="2340"/>
          <w:tab w:val="left" w:pos="3000"/>
          <w:tab w:val="left" w:pos="3600"/>
          <w:tab w:val="left" w:pos="4200"/>
          <w:tab w:val="left" w:pos="4680"/>
          <w:tab w:val="center" w:pos="5400"/>
        </w:tabs>
        <w:ind w:left="1890" w:right="720" w:hanging="1890"/>
        <w:rPr>
          <w:sz w:val="24"/>
        </w:rPr>
      </w:pPr>
      <w:r>
        <w:rPr>
          <w:b/>
          <w:sz w:val="24"/>
        </w:rPr>
        <w:tab/>
      </w:r>
      <w:r w:rsidR="00007D0E">
        <w:rPr>
          <w:b/>
          <w:sz w:val="24"/>
        </w:rPr>
        <w:t>REPORTS TO:</w:t>
      </w:r>
      <w:r w:rsidR="001404D7">
        <w:rPr>
          <w:sz w:val="24"/>
        </w:rPr>
        <w:tab/>
        <w:t>Superintendent of Schools</w:t>
      </w:r>
    </w:p>
    <w:p w14:paraId="7782C758" w14:textId="77777777" w:rsidR="00DB0F4F" w:rsidRDefault="00DB0F4F">
      <w:pPr>
        <w:tabs>
          <w:tab w:val="left" w:pos="600"/>
          <w:tab w:val="left" w:pos="1890"/>
          <w:tab w:val="left" w:pos="2340"/>
          <w:tab w:val="left" w:pos="3000"/>
          <w:tab w:val="left" w:pos="3600"/>
          <w:tab w:val="left" w:pos="4200"/>
          <w:tab w:val="left" w:pos="4680"/>
          <w:tab w:val="center" w:pos="5400"/>
        </w:tabs>
        <w:ind w:left="1890" w:right="720" w:hanging="1890"/>
        <w:rPr>
          <w:sz w:val="24"/>
        </w:rPr>
      </w:pPr>
    </w:p>
    <w:p w14:paraId="6F2680DD" w14:textId="77777777" w:rsidR="00DB0F4F" w:rsidRDefault="00AC5731" w:rsidP="00DB0F4F">
      <w:pPr>
        <w:tabs>
          <w:tab w:val="left" w:pos="600"/>
          <w:tab w:val="left" w:pos="1890"/>
          <w:tab w:val="left" w:pos="2340"/>
          <w:tab w:val="left" w:pos="3000"/>
          <w:tab w:val="left" w:pos="3600"/>
          <w:tab w:val="left" w:pos="4200"/>
          <w:tab w:val="left" w:pos="4680"/>
          <w:tab w:val="center" w:pos="5400"/>
        </w:tabs>
        <w:ind w:left="1890" w:right="720" w:hanging="1890"/>
        <w:jc w:val="both"/>
        <w:rPr>
          <w:sz w:val="24"/>
        </w:rPr>
      </w:pPr>
      <w:r>
        <w:rPr>
          <w:b/>
          <w:sz w:val="24"/>
        </w:rPr>
        <w:tab/>
      </w:r>
      <w:r w:rsidR="00DB0F4F" w:rsidRPr="00DB0F4F">
        <w:rPr>
          <w:b/>
          <w:sz w:val="24"/>
        </w:rPr>
        <w:t>OVERTIME:</w:t>
      </w:r>
      <w:r w:rsidR="00DB0F4F">
        <w:rPr>
          <w:sz w:val="24"/>
        </w:rPr>
        <w:tab/>
        <w:t xml:space="preserve">Exempt.  </w:t>
      </w:r>
    </w:p>
    <w:p w14:paraId="332A8EE7" w14:textId="77777777" w:rsidR="00DB0F4F" w:rsidRDefault="00DB0F4F" w:rsidP="00DB0F4F">
      <w:pPr>
        <w:tabs>
          <w:tab w:val="left" w:pos="600"/>
          <w:tab w:val="left" w:pos="1890"/>
          <w:tab w:val="left" w:pos="2340"/>
          <w:tab w:val="left" w:pos="3000"/>
          <w:tab w:val="left" w:pos="3600"/>
          <w:tab w:val="left" w:pos="4200"/>
          <w:tab w:val="left" w:pos="4680"/>
          <w:tab w:val="center" w:pos="5400"/>
        </w:tabs>
        <w:ind w:left="1890" w:right="720" w:hanging="1890"/>
        <w:jc w:val="both"/>
        <w:rPr>
          <w:sz w:val="24"/>
          <w:szCs w:val="24"/>
        </w:rPr>
      </w:pPr>
      <w:r>
        <w:rPr>
          <w:b/>
          <w:sz w:val="24"/>
        </w:rPr>
        <w:tab/>
      </w:r>
      <w:r>
        <w:rPr>
          <w:b/>
          <w:sz w:val="24"/>
        </w:rPr>
        <w:tab/>
      </w:r>
      <w:r>
        <w:rPr>
          <w:sz w:val="24"/>
        </w:rPr>
        <w:t xml:space="preserve">Administrative exemption:  </w:t>
      </w:r>
      <w:r>
        <w:rPr>
          <w:sz w:val="24"/>
          <w:szCs w:val="24"/>
        </w:rPr>
        <w:t>The Principal has the p</w:t>
      </w:r>
      <w:r w:rsidRPr="00DB0F4F">
        <w:rPr>
          <w:sz w:val="24"/>
          <w:szCs w:val="24"/>
        </w:rPr>
        <w:t>rimary duty of performing administrative functions directly related to aca</w:t>
      </w:r>
      <w:r>
        <w:rPr>
          <w:sz w:val="24"/>
          <w:szCs w:val="24"/>
        </w:rPr>
        <w:t>demic instruction or training.</w:t>
      </w:r>
    </w:p>
    <w:p w14:paraId="02B90E10" w14:textId="77777777" w:rsidR="00DB0F4F" w:rsidRPr="00DB0F4F" w:rsidRDefault="00DB0F4F" w:rsidP="00DB0F4F">
      <w:pPr>
        <w:tabs>
          <w:tab w:val="left" w:pos="600"/>
          <w:tab w:val="left" w:pos="1890"/>
          <w:tab w:val="left" w:pos="2340"/>
          <w:tab w:val="left" w:pos="3000"/>
          <w:tab w:val="left" w:pos="3600"/>
          <w:tab w:val="left" w:pos="4200"/>
          <w:tab w:val="left" w:pos="4680"/>
          <w:tab w:val="center" w:pos="5400"/>
        </w:tabs>
        <w:ind w:left="1890" w:right="720" w:hanging="1890"/>
        <w:jc w:val="both"/>
        <w:rPr>
          <w:sz w:val="24"/>
          <w:szCs w:val="24"/>
        </w:rPr>
      </w:pPr>
      <w:r>
        <w:rPr>
          <w:b/>
          <w:sz w:val="24"/>
        </w:rPr>
        <w:tab/>
      </w:r>
      <w:r>
        <w:rPr>
          <w:b/>
          <w:sz w:val="24"/>
        </w:rPr>
        <w:tab/>
      </w:r>
      <w:r w:rsidRPr="00DB0F4F">
        <w:rPr>
          <w:sz w:val="24"/>
        </w:rPr>
        <w:t xml:space="preserve">Executive exemption:  </w:t>
      </w:r>
      <w:r>
        <w:rPr>
          <w:sz w:val="24"/>
        </w:rPr>
        <w:t>The pr</w:t>
      </w:r>
      <w:r w:rsidRPr="00DB0F4F">
        <w:rPr>
          <w:sz w:val="24"/>
        </w:rPr>
        <w:t xml:space="preserve">imary duty </w:t>
      </w:r>
      <w:r>
        <w:rPr>
          <w:sz w:val="24"/>
        </w:rPr>
        <w:t xml:space="preserve">of the Principal is </w:t>
      </w:r>
      <w:r w:rsidRPr="00DB0F4F">
        <w:rPr>
          <w:sz w:val="24"/>
        </w:rPr>
        <w:t>the management of the</w:t>
      </w:r>
      <w:r>
        <w:rPr>
          <w:sz w:val="24"/>
        </w:rPr>
        <w:t xml:space="preserve"> school to which the Principal is assigned</w:t>
      </w:r>
      <w:r w:rsidRPr="00DB0F4F">
        <w:rPr>
          <w:sz w:val="24"/>
        </w:rPr>
        <w:t>.</w:t>
      </w:r>
      <w:r>
        <w:rPr>
          <w:sz w:val="24"/>
        </w:rPr>
        <w:t xml:space="preserve">  The Principal c</w:t>
      </w:r>
      <w:r w:rsidRPr="00DB0F4F">
        <w:rPr>
          <w:sz w:val="24"/>
        </w:rPr>
        <w:t xml:space="preserve">ustomarily and regularly directs the work </w:t>
      </w:r>
      <w:r>
        <w:rPr>
          <w:sz w:val="24"/>
        </w:rPr>
        <w:t>of two or more other employees and ha</w:t>
      </w:r>
      <w:r w:rsidRPr="00DB0F4F">
        <w:rPr>
          <w:sz w:val="24"/>
        </w:rPr>
        <w:t>s authority t</w:t>
      </w:r>
      <w:r>
        <w:rPr>
          <w:sz w:val="24"/>
        </w:rPr>
        <w:t xml:space="preserve">o hire or fire other employees </w:t>
      </w:r>
      <w:r w:rsidRPr="00DB0F4F">
        <w:rPr>
          <w:sz w:val="24"/>
        </w:rPr>
        <w:t>or</w:t>
      </w:r>
      <w:r>
        <w:rPr>
          <w:sz w:val="24"/>
        </w:rPr>
        <w:t xml:space="preserve"> the Principal’s </w:t>
      </w:r>
      <w:r w:rsidRPr="00DB0F4F">
        <w:rPr>
          <w:sz w:val="24"/>
        </w:rPr>
        <w:t>recommendations as to hiring, firing, promotion or other change of status of other employees are given particular weight</w:t>
      </w:r>
      <w:r w:rsidRPr="00DB0F4F">
        <w:rPr>
          <w:sz w:val="24"/>
          <w:szCs w:val="24"/>
        </w:rPr>
        <w:t xml:space="preserve">. </w:t>
      </w:r>
      <w:r>
        <w:rPr>
          <w:sz w:val="24"/>
          <w:szCs w:val="24"/>
        </w:rPr>
        <w:t xml:space="preserve"> </w:t>
      </w:r>
    </w:p>
    <w:p w14:paraId="105D1CA2" w14:textId="77777777" w:rsidR="00DB0F4F" w:rsidRPr="00DB0F4F" w:rsidRDefault="00DB0F4F" w:rsidP="00DB0F4F">
      <w:pPr>
        <w:tabs>
          <w:tab w:val="left" w:pos="600"/>
          <w:tab w:val="left" w:pos="1890"/>
          <w:tab w:val="left" w:pos="2340"/>
          <w:tab w:val="left" w:pos="3000"/>
          <w:tab w:val="left" w:pos="3600"/>
          <w:tab w:val="left" w:pos="4200"/>
          <w:tab w:val="left" w:pos="4680"/>
          <w:tab w:val="center" w:pos="5400"/>
        </w:tabs>
        <w:ind w:left="1890" w:right="720" w:hanging="1890"/>
        <w:rPr>
          <w:sz w:val="24"/>
        </w:rPr>
      </w:pPr>
    </w:p>
    <w:p w14:paraId="5F203BC2" w14:textId="77777777" w:rsidR="00CC4BA2" w:rsidRDefault="003751D7" w:rsidP="00CC4BA2">
      <w:pPr>
        <w:tabs>
          <w:tab w:val="left" w:pos="1200"/>
          <w:tab w:val="left" w:pos="1800"/>
          <w:tab w:val="left" w:pos="2400"/>
          <w:tab w:val="center" w:pos="5040"/>
          <w:tab w:val="center" w:pos="6600"/>
          <w:tab w:val="center" w:pos="8400"/>
        </w:tabs>
        <w:jc w:val="center"/>
        <w:rPr>
          <w:b/>
          <w:sz w:val="24"/>
        </w:rPr>
      </w:pPr>
      <w:r>
        <w:rPr>
          <w:b/>
          <w:sz w:val="24"/>
        </w:rPr>
        <w:t>TASKS</w:t>
      </w:r>
    </w:p>
    <w:p w14:paraId="72A16833" w14:textId="77777777" w:rsidR="00CC4BA2" w:rsidRPr="009348AD" w:rsidRDefault="00CC4BA2" w:rsidP="00CC4BA2">
      <w:pPr>
        <w:tabs>
          <w:tab w:val="left" w:pos="1200"/>
          <w:tab w:val="left" w:pos="1800"/>
          <w:tab w:val="left" w:pos="2400"/>
          <w:tab w:val="center" w:pos="5040"/>
          <w:tab w:val="center" w:pos="6600"/>
          <w:tab w:val="center" w:pos="8400"/>
        </w:tabs>
        <w:jc w:val="center"/>
        <w:rPr>
          <w:b/>
          <w:sz w:val="24"/>
        </w:rPr>
      </w:pPr>
    </w:p>
    <w:p w14:paraId="35276DDB" w14:textId="77777777" w:rsidR="00CC4BA2" w:rsidRPr="00CC4BA2" w:rsidRDefault="00CC4BA2" w:rsidP="00AC5731">
      <w:pPr>
        <w:tabs>
          <w:tab w:val="left" w:pos="720"/>
          <w:tab w:val="left" w:pos="1200"/>
          <w:tab w:val="left" w:pos="1800"/>
          <w:tab w:val="left" w:pos="2400"/>
          <w:tab w:val="center" w:pos="5040"/>
          <w:tab w:val="center" w:pos="6600"/>
          <w:tab w:val="center" w:pos="8400"/>
        </w:tabs>
        <w:ind w:left="720"/>
        <w:jc w:val="both"/>
        <w:rPr>
          <w:sz w:val="24"/>
        </w:rPr>
      </w:pPr>
      <w:r>
        <w:rPr>
          <w:sz w:val="24"/>
        </w:rPr>
        <w:t xml:space="preserve">The Principal </w:t>
      </w:r>
      <w:r w:rsidR="003751D7">
        <w:rPr>
          <w:sz w:val="24"/>
        </w:rPr>
        <w:t xml:space="preserve">is responsible for planning, directing, or coordinating </w:t>
      </w:r>
      <w:r w:rsidR="003751D7" w:rsidRPr="009348AD">
        <w:rPr>
          <w:sz w:val="24"/>
        </w:rPr>
        <w:t xml:space="preserve">the academic, clerical, or auxiliary activities of </w:t>
      </w:r>
      <w:r w:rsidR="003751D7">
        <w:rPr>
          <w:sz w:val="24"/>
        </w:rPr>
        <w:t xml:space="preserve">the school to which the Principal is assigned.  </w:t>
      </w:r>
      <w:r w:rsidRPr="00CC4BA2">
        <w:rPr>
          <w:sz w:val="24"/>
        </w:rPr>
        <w:t>Specific duties and responsibilities may vary depending on the assignments given by the Superintendent or the Board of Education.</w:t>
      </w:r>
      <w:r>
        <w:rPr>
          <w:sz w:val="24"/>
        </w:rPr>
        <w:t xml:space="preserve">  The Principal is expected to adhere to all Board policies and requirements state and federal laws</w:t>
      </w:r>
      <w:r w:rsidRPr="00CC4BA2">
        <w:rPr>
          <w:sz w:val="24"/>
        </w:rPr>
        <w:t xml:space="preserve"> </w:t>
      </w:r>
      <w:r>
        <w:rPr>
          <w:sz w:val="24"/>
        </w:rPr>
        <w:t>and regulations, including ethics regulations.</w:t>
      </w:r>
      <w:r w:rsidR="003751D7">
        <w:rPr>
          <w:sz w:val="24"/>
        </w:rPr>
        <w:t xml:space="preserve">  The tasks to be performed by the Principal include the following:</w:t>
      </w:r>
    </w:p>
    <w:p w14:paraId="44AE31D1" w14:textId="77777777" w:rsidR="00CC4BA2" w:rsidRPr="009348AD" w:rsidRDefault="00CC4BA2" w:rsidP="00CC4BA2">
      <w:pPr>
        <w:tabs>
          <w:tab w:val="left" w:pos="720"/>
          <w:tab w:val="left" w:pos="1200"/>
          <w:tab w:val="left" w:pos="1800"/>
          <w:tab w:val="left" w:pos="2400"/>
          <w:tab w:val="center" w:pos="5040"/>
          <w:tab w:val="center" w:pos="6600"/>
          <w:tab w:val="center" w:pos="8400"/>
        </w:tabs>
        <w:jc w:val="both"/>
        <w:rPr>
          <w:sz w:val="24"/>
        </w:rPr>
      </w:pPr>
    </w:p>
    <w:p w14:paraId="69B9EECC"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Direct and coordinate activities of teachers, administrators, and support staff at schools, public agencies, and institutions.</w:t>
      </w:r>
    </w:p>
    <w:p w14:paraId="1D0AFA14"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Evaluate curricula, teaching methods, and programs to determine their effectiveness, efficiency, and utilization, and to ensure that school activities comply with</w:t>
      </w:r>
      <w:r>
        <w:rPr>
          <w:sz w:val="24"/>
        </w:rPr>
        <w:t xml:space="preserve"> </w:t>
      </w:r>
      <w:r w:rsidRPr="009348AD">
        <w:rPr>
          <w:sz w:val="24"/>
        </w:rPr>
        <w:t>federal, state, and local regulations.</w:t>
      </w:r>
    </w:p>
    <w:p w14:paraId="49288F4E"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Collaborate with teachers to develop and maintain curriculum standards, develop mission statements, and set performance goals and objectives.</w:t>
      </w:r>
    </w:p>
    <w:p w14:paraId="340E8C76"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Determine allocations of funds for staff, supplies, materials, and equipment, and authorize purchases.</w:t>
      </w:r>
    </w:p>
    <w:p w14:paraId="2D2F5EA3"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Determine the scope of educational program offerings, and prepare drafts of course schedules</w:t>
      </w:r>
      <w:r>
        <w:rPr>
          <w:sz w:val="24"/>
        </w:rPr>
        <w:t xml:space="preserve"> and d</w:t>
      </w:r>
      <w:r w:rsidRPr="009348AD">
        <w:rPr>
          <w:sz w:val="24"/>
        </w:rPr>
        <w:t>escriptions in order to estimate staffing and facility requirements.</w:t>
      </w:r>
    </w:p>
    <w:p w14:paraId="0D4E6FE8"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Observe teaching methods and examine learning materials in order to evaluate and standardize curricula and teaching techniques, and to determine areas where improvement is needed.</w:t>
      </w:r>
    </w:p>
    <w:p w14:paraId="1527BED9"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Plan and develop instructional methods and content for educational, vocational, or student activity programs.</w:t>
      </w:r>
    </w:p>
    <w:p w14:paraId="30D13AB6"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Prepare and submit budget requests and recommendations, or grant proposals to solicit program funding.</w:t>
      </w:r>
    </w:p>
    <w:p w14:paraId="65C63494"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Prepare, maintain, or oversee the preparation/maintenance of attendance, activity, planning, or personnel reports and records.</w:t>
      </w:r>
    </w:p>
    <w:p w14:paraId="7FDBF125"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Recommend personnel actions related to programs and services.</w:t>
      </w:r>
    </w:p>
    <w:p w14:paraId="33BF2169"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Recruit, hire, train, and evaluate staff</w:t>
      </w:r>
      <w:r>
        <w:rPr>
          <w:sz w:val="24"/>
        </w:rPr>
        <w:t xml:space="preserve">.  </w:t>
      </w:r>
      <w:r w:rsidR="00203CF7">
        <w:rPr>
          <w:sz w:val="24"/>
        </w:rPr>
        <w:t xml:space="preserve">Conduct staff </w:t>
      </w:r>
      <w:r w:rsidR="00203CF7" w:rsidRPr="004779FC">
        <w:rPr>
          <w:sz w:val="24"/>
        </w:rPr>
        <w:t xml:space="preserve">observations and evaluations in accordance with the Board evaluation policy and </w:t>
      </w:r>
      <w:r w:rsidR="00203CF7">
        <w:rPr>
          <w:sz w:val="24"/>
        </w:rPr>
        <w:t>legal requirements, and assure that observations and evaluations are completed by others who are delegated such duties.  Implement impro</w:t>
      </w:r>
      <w:r w:rsidR="00203CF7" w:rsidRPr="004779FC">
        <w:rPr>
          <w:sz w:val="24"/>
        </w:rPr>
        <w:t xml:space="preserve">vement or corrective action plans implemented when needed.  </w:t>
      </w:r>
      <w:r>
        <w:rPr>
          <w:sz w:val="24"/>
        </w:rPr>
        <w:t>Make recommendations on employee actions requiring Board action</w:t>
      </w:r>
      <w:r w:rsidRPr="009348AD">
        <w:rPr>
          <w:sz w:val="24"/>
        </w:rPr>
        <w:t>.</w:t>
      </w:r>
    </w:p>
    <w:p w14:paraId="4671947B"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Review and approve new programs, or recommend modifications to existing programs, submitting program proposals for school board approval as necessary.</w:t>
      </w:r>
    </w:p>
    <w:p w14:paraId="0E5A1CA3"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Set educational standards and goals, and help establish policies and procedures to carry them out.</w:t>
      </w:r>
    </w:p>
    <w:p w14:paraId="3209468C"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Collect and analyze survey data, regulatory information, and data on demographic and employment trends to forecast enrollment patterns and curriculum change needs.</w:t>
      </w:r>
    </w:p>
    <w:p w14:paraId="28E43E94"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Confer with parents and staff to discuss educational activities, policies, and student behavioral or learning problems.</w:t>
      </w:r>
    </w:p>
    <w:p w14:paraId="574185D0"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Counsel and provide guidance to students regarding personal, academic, vocational, or behavioral issues.</w:t>
      </w:r>
    </w:p>
    <w:p w14:paraId="07B7526F"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Develop partnerships with businesses, communities, and other organizations to help meet identified educational needs and to provide school-to-work programs.</w:t>
      </w:r>
    </w:p>
    <w:p w14:paraId="1EE225F2"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Direct and coordinate school maintenance services and the use of school facilities.</w:t>
      </w:r>
    </w:p>
    <w:p w14:paraId="64D6828A"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Enforce discipline and attendance rules.</w:t>
      </w:r>
    </w:p>
    <w:p w14:paraId="145AC8DE"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Organize and direct committees of specialists, volunteers, and staff to provide technical and advisory assistance for programs.</w:t>
      </w:r>
    </w:p>
    <w:p w14:paraId="79D8B33A"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Review and interpret government codes, and develop programs to ensure adherence to codes and facility safety, security, and maintenance.</w:t>
      </w:r>
    </w:p>
    <w:p w14:paraId="0960BC53"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Teach classes or courses to students</w:t>
      </w:r>
      <w:r w:rsidR="007215D0">
        <w:rPr>
          <w:sz w:val="24"/>
        </w:rPr>
        <w:t xml:space="preserve"> when necessary in the absence of teachers</w:t>
      </w:r>
      <w:r w:rsidR="007215D0" w:rsidRPr="000C5022">
        <w:rPr>
          <w:sz w:val="24"/>
        </w:rPr>
        <w:t>.</w:t>
      </w:r>
    </w:p>
    <w:p w14:paraId="5F256031"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Write articles, manuals, and other publications, and assist in the distribution of promotional literature about facilities and programs.</w:t>
      </w:r>
    </w:p>
    <w:p w14:paraId="37E81FCD" w14:textId="77777777" w:rsidR="00CC4BA2"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Advocate for new schools to be built, or for existing facilities to be repaired or remodeled.</w:t>
      </w:r>
    </w:p>
    <w:p w14:paraId="5F18D9CE" w14:textId="77777777" w:rsidR="00007D0E" w:rsidRPr="00247076" w:rsidRDefault="00CC4BA2" w:rsidP="00CC4BA2">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sidRPr="009348AD">
        <w:rPr>
          <w:sz w:val="24"/>
        </w:rPr>
        <w:t>Establish, coordinate, and oversee particular programs across school districts, such as programs to evaluate student academic achievement.</w:t>
      </w:r>
      <w:r w:rsidR="001404D7">
        <w:rPr>
          <w:b/>
          <w:sz w:val="24"/>
        </w:rPr>
        <w:t xml:space="preserve"> </w:t>
      </w:r>
    </w:p>
    <w:p w14:paraId="5768A7F9" w14:textId="77777777" w:rsidR="00007D0E" w:rsidRDefault="00247076" w:rsidP="00247076">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Pr>
          <w:sz w:val="24"/>
        </w:rPr>
        <w:t>Supervise</w:t>
      </w:r>
      <w:r w:rsidR="00007D0E">
        <w:rPr>
          <w:sz w:val="24"/>
        </w:rPr>
        <w:t xml:space="preserve"> instructional, athletic, and extracurricular programs.</w:t>
      </w:r>
    </w:p>
    <w:p w14:paraId="6500EA20" w14:textId="77777777" w:rsidR="00247076" w:rsidRDefault="00247076" w:rsidP="00247076">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Pr>
          <w:sz w:val="24"/>
        </w:rPr>
        <w:t>Provide</w:t>
      </w:r>
      <w:r w:rsidR="00007D0E">
        <w:rPr>
          <w:sz w:val="24"/>
        </w:rPr>
        <w:t xml:space="preserve"> appropriate and safe learning environment.  </w:t>
      </w:r>
    </w:p>
    <w:p w14:paraId="6F22B253" w14:textId="77777777" w:rsidR="00007D0E" w:rsidRDefault="00247076" w:rsidP="00247076">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Pr>
          <w:sz w:val="24"/>
        </w:rPr>
        <w:t>Modify</w:t>
      </w:r>
      <w:r w:rsidR="00007D0E">
        <w:rPr>
          <w:sz w:val="24"/>
        </w:rPr>
        <w:t xml:space="preserve"> curriculum to meet student needs with assistance from appropriate directors and supervisors.</w:t>
      </w:r>
    </w:p>
    <w:p w14:paraId="21201F27" w14:textId="77777777" w:rsidR="00007D0E" w:rsidRDefault="00247076" w:rsidP="00247076">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Pr>
          <w:sz w:val="24"/>
        </w:rPr>
        <w:t>Implement</w:t>
      </w:r>
      <w:r w:rsidR="00007D0E">
        <w:rPr>
          <w:sz w:val="24"/>
        </w:rPr>
        <w:t xml:space="preserve"> multicultural </w:t>
      </w:r>
      <w:r>
        <w:rPr>
          <w:sz w:val="24"/>
        </w:rPr>
        <w:t xml:space="preserve">and other educational </w:t>
      </w:r>
      <w:r w:rsidR="00007D0E">
        <w:rPr>
          <w:sz w:val="24"/>
        </w:rPr>
        <w:t>plan</w:t>
      </w:r>
      <w:r>
        <w:rPr>
          <w:sz w:val="24"/>
        </w:rPr>
        <w:t>s</w:t>
      </w:r>
      <w:r w:rsidR="00007D0E">
        <w:rPr>
          <w:sz w:val="24"/>
        </w:rPr>
        <w:t>.</w:t>
      </w:r>
    </w:p>
    <w:p w14:paraId="6857DE87" w14:textId="77777777" w:rsidR="00007D0E" w:rsidRDefault="00247076" w:rsidP="00247076">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Pr>
          <w:sz w:val="24"/>
        </w:rPr>
        <w:t>Coordinate</w:t>
      </w:r>
      <w:r w:rsidR="00007D0E">
        <w:rPr>
          <w:sz w:val="24"/>
        </w:rPr>
        <w:t xml:space="preserve"> special education services for identified students.</w:t>
      </w:r>
    </w:p>
    <w:p w14:paraId="0E00C633" w14:textId="77777777" w:rsidR="005D2FBD" w:rsidRDefault="00247076" w:rsidP="00247076">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Pr>
          <w:sz w:val="24"/>
        </w:rPr>
        <w:t>Meet</w:t>
      </w:r>
      <w:r w:rsidR="00007D0E">
        <w:rPr>
          <w:sz w:val="24"/>
        </w:rPr>
        <w:t xml:space="preserve"> with students for purposes of furnishing information, monitoring, counseling and recognition for academic, athletic or activity success.  </w:t>
      </w:r>
    </w:p>
    <w:p w14:paraId="4EC04E3F" w14:textId="77777777" w:rsidR="00247076" w:rsidRDefault="00247076" w:rsidP="00247076">
      <w:pPr>
        <w:numPr>
          <w:ilvl w:val="0"/>
          <w:numId w:val="7"/>
        </w:numPr>
        <w:tabs>
          <w:tab w:val="clear" w:pos="1020"/>
          <w:tab w:val="num" w:pos="1080"/>
          <w:tab w:val="left" w:pos="1200"/>
          <w:tab w:val="left" w:pos="1800"/>
          <w:tab w:val="left" w:pos="2400"/>
          <w:tab w:val="center" w:pos="5040"/>
          <w:tab w:val="center" w:pos="6600"/>
          <w:tab w:val="center" w:pos="8400"/>
        </w:tabs>
        <w:ind w:left="1080"/>
        <w:jc w:val="both"/>
        <w:rPr>
          <w:sz w:val="24"/>
        </w:rPr>
      </w:pPr>
      <w:r>
        <w:rPr>
          <w:sz w:val="24"/>
        </w:rPr>
        <w:t>Attend meetings of the Board of Education and present information as requested or as needed.</w:t>
      </w:r>
    </w:p>
    <w:p w14:paraId="428697CF" w14:textId="77777777" w:rsidR="00DB0F4F" w:rsidRDefault="00DB0F4F" w:rsidP="00DB0F4F">
      <w:pPr>
        <w:tabs>
          <w:tab w:val="left" w:pos="1200"/>
          <w:tab w:val="left" w:pos="1800"/>
          <w:tab w:val="left" w:pos="2400"/>
          <w:tab w:val="center" w:pos="5040"/>
          <w:tab w:val="center" w:pos="6600"/>
          <w:tab w:val="center" w:pos="8400"/>
        </w:tabs>
        <w:jc w:val="both"/>
        <w:rPr>
          <w:sz w:val="24"/>
        </w:rPr>
      </w:pPr>
    </w:p>
    <w:p w14:paraId="407AC0A2" w14:textId="77777777" w:rsidR="00072B4C" w:rsidRDefault="00072B4C" w:rsidP="00DB0F4F">
      <w:pPr>
        <w:tabs>
          <w:tab w:val="left" w:pos="1200"/>
          <w:tab w:val="left" w:pos="1800"/>
          <w:tab w:val="left" w:pos="2400"/>
          <w:tab w:val="center" w:pos="5040"/>
          <w:tab w:val="center" w:pos="6600"/>
          <w:tab w:val="center" w:pos="8400"/>
        </w:tabs>
        <w:jc w:val="both"/>
        <w:rPr>
          <w:sz w:val="24"/>
        </w:rPr>
      </w:pPr>
    </w:p>
    <w:p w14:paraId="403CD7ED" w14:textId="77777777" w:rsidR="00072B4C" w:rsidRDefault="00B852CA" w:rsidP="00DB0F4F">
      <w:pPr>
        <w:tabs>
          <w:tab w:val="left" w:pos="1200"/>
          <w:tab w:val="left" w:pos="1800"/>
          <w:tab w:val="left" w:pos="2400"/>
          <w:tab w:val="center" w:pos="5040"/>
          <w:tab w:val="center" w:pos="6600"/>
          <w:tab w:val="center" w:pos="8400"/>
        </w:tabs>
        <w:jc w:val="both"/>
        <w:rPr>
          <w:sz w:val="24"/>
        </w:rPr>
      </w:pPr>
      <w:r>
        <w:rPr>
          <w:sz w:val="24"/>
        </w:rPr>
        <w:br w:type="page"/>
      </w:r>
    </w:p>
    <w:p w14:paraId="7934671A" w14:textId="77777777" w:rsidR="00247076" w:rsidRDefault="003751D7" w:rsidP="00247076">
      <w:pPr>
        <w:tabs>
          <w:tab w:val="left" w:pos="1200"/>
          <w:tab w:val="left" w:pos="1800"/>
          <w:tab w:val="left" w:pos="2400"/>
          <w:tab w:val="center" w:pos="5040"/>
          <w:tab w:val="center" w:pos="6600"/>
          <w:tab w:val="center" w:pos="8400"/>
        </w:tabs>
        <w:jc w:val="center"/>
        <w:rPr>
          <w:b/>
          <w:sz w:val="24"/>
        </w:rPr>
      </w:pPr>
      <w:r>
        <w:rPr>
          <w:b/>
          <w:sz w:val="24"/>
        </w:rPr>
        <w:lastRenderedPageBreak/>
        <w:t>KNOWLEDGE</w:t>
      </w:r>
    </w:p>
    <w:p w14:paraId="6A643FA3" w14:textId="77777777" w:rsidR="00247076" w:rsidRDefault="00247076" w:rsidP="00247076">
      <w:pPr>
        <w:tabs>
          <w:tab w:val="left" w:pos="1200"/>
          <w:tab w:val="left" w:pos="1800"/>
          <w:tab w:val="left" w:pos="2400"/>
          <w:tab w:val="center" w:pos="5040"/>
          <w:tab w:val="center" w:pos="6600"/>
          <w:tab w:val="center" w:pos="8400"/>
        </w:tabs>
        <w:jc w:val="center"/>
        <w:rPr>
          <w:b/>
          <w:sz w:val="24"/>
        </w:rPr>
      </w:pPr>
    </w:p>
    <w:p w14:paraId="22EA3F56" w14:textId="77777777" w:rsidR="00247076" w:rsidRDefault="00247076" w:rsidP="00AC5731">
      <w:pPr>
        <w:tabs>
          <w:tab w:val="left" w:pos="720"/>
          <w:tab w:val="left" w:pos="1200"/>
          <w:tab w:val="left" w:pos="1800"/>
          <w:tab w:val="left" w:pos="2400"/>
          <w:tab w:val="center" w:pos="5040"/>
          <w:tab w:val="center" w:pos="6600"/>
          <w:tab w:val="center" w:pos="8400"/>
        </w:tabs>
        <w:ind w:left="720"/>
        <w:jc w:val="both"/>
        <w:rPr>
          <w:sz w:val="24"/>
        </w:rPr>
      </w:pPr>
      <w:r>
        <w:rPr>
          <w:sz w:val="24"/>
        </w:rPr>
        <w:t>The Principal should possess and effectively utilize knowledge in the following areas when performing job tasks</w:t>
      </w:r>
      <w:r w:rsidR="003751D7">
        <w:rPr>
          <w:sz w:val="24"/>
        </w:rPr>
        <w:t>:</w:t>
      </w:r>
    </w:p>
    <w:p w14:paraId="0F8C8808" w14:textId="77777777" w:rsidR="00247076" w:rsidRDefault="00247076" w:rsidP="00247076">
      <w:pPr>
        <w:tabs>
          <w:tab w:val="left" w:pos="720"/>
          <w:tab w:val="left" w:pos="1200"/>
          <w:tab w:val="left" w:pos="1800"/>
          <w:tab w:val="left" w:pos="2400"/>
          <w:tab w:val="center" w:pos="5040"/>
          <w:tab w:val="center" w:pos="6600"/>
          <w:tab w:val="center" w:pos="8400"/>
        </w:tabs>
        <w:jc w:val="both"/>
        <w:rPr>
          <w:b/>
          <w:sz w:val="24"/>
        </w:rPr>
      </w:pPr>
    </w:p>
    <w:p w14:paraId="1D4B60D1"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Education and Training — Knowledge of principles and methods for curriculum and training design, teaching and instruction for individuals and groups, and the measurement of training effects.</w:t>
      </w:r>
    </w:p>
    <w:p w14:paraId="6FCDF775"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Administration and Management — Knowledge of business and management principles involved in strategic planning, resource allocation, human resources modeling, leadership technique, production methods, and coordination of people and resources.</w:t>
      </w:r>
    </w:p>
    <w:p w14:paraId="4B9B32EC"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English Language — Knowledge of the structure and content of the English language including the meaning and spelling of words, rules of composition, and grammar.</w:t>
      </w:r>
    </w:p>
    <w:p w14:paraId="1BFD657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Personnel and Human Resources — Knowledge of principles and procedures for personnel recruitment, selection, training, compensation and benefits, labor relations and negotiation, and personnel information systems.</w:t>
      </w:r>
    </w:p>
    <w:p w14:paraId="632A8F5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Sales and Marketing — Knowledge of principles and methods for showing, promoting, and selling products or services. This includes marketing strategy and tactics, product demonstration, sales techniques, and sales control systems.</w:t>
      </w:r>
    </w:p>
    <w:p w14:paraId="72CA329A"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Mathematics — Knowledge of arithmetic, algebra, geometry, calculus, statistics, and their applications.</w:t>
      </w:r>
    </w:p>
    <w:p w14:paraId="52044604"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Communications and Media — Knowledge of media production, communication, and dissemination techniques and methods. This includes alternative ways to inform and entertain via written, oral, and visual media.</w:t>
      </w:r>
    </w:p>
    <w:p w14:paraId="08FEDBE7"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Customer and Personal Service — Knowledge of principles and processes for providing customer and personal services. This</w:t>
      </w:r>
      <w:r>
        <w:rPr>
          <w:sz w:val="24"/>
        </w:rPr>
        <w:t xml:space="preserve"> </w:t>
      </w:r>
      <w:r w:rsidRPr="009348AD">
        <w:rPr>
          <w:sz w:val="24"/>
        </w:rPr>
        <w:t>includes customer needs assessment, meeting quality standards for services, and evaluation of customer satisfaction.</w:t>
      </w:r>
    </w:p>
    <w:p w14:paraId="3446D53B"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Economics and Accounting — Knowledge of economic and accounting principles and practices, the financial markets, banking and the analysis and reporting of financial data.</w:t>
      </w:r>
    </w:p>
    <w:p w14:paraId="1C6F07A3"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Psychology — Knowledge of human behavior and performance; individual differences in ability, personality, and interests; learning</w:t>
      </w:r>
      <w:r>
        <w:rPr>
          <w:sz w:val="24"/>
        </w:rPr>
        <w:t xml:space="preserve"> </w:t>
      </w:r>
      <w:r w:rsidRPr="009348AD">
        <w:rPr>
          <w:sz w:val="24"/>
        </w:rPr>
        <w:t>and motivation; psychological research methods; and the assessment and treatment of behavioral and affective disorders.</w:t>
      </w:r>
    </w:p>
    <w:p w14:paraId="6A84AB77"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Clerical — Knowledge of administrative and clerical procedures and systems such as word processing, managing files and records, stenography and transcription, designing forms, and other office procedures and terminology.</w:t>
      </w:r>
    </w:p>
    <w:p w14:paraId="7EB2D75B"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Sociology and Anthropology — Knowledge of group behavior and dynamics, societal trends and influences, human migrations, ethnicity, cultures and their history and origins.</w:t>
      </w:r>
    </w:p>
    <w:p w14:paraId="2DFCCA2D"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Law and Government — Knowledge of laws, legal codes, court procedures, precedents, government regulations, executive orders, agency rules, and the democratic political process.</w:t>
      </w:r>
    </w:p>
    <w:p w14:paraId="55E4ED9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Public Safety and Security — Knowledge of relevant equipment, policies, procedures, and strategies to promote effective local, state, or national security operations for the protection of people, data, property, and institutions.</w:t>
      </w:r>
    </w:p>
    <w:p w14:paraId="4A7BEAD6"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Telecommunications — Knowledge of transmission, broadcasting, switching, control, and operation of telecommunications systems.</w:t>
      </w:r>
    </w:p>
    <w:p w14:paraId="0EECEEEF"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Computers and Electronics — Knowledge of circuit boards, processors, chips, electronic equipment, and computer hardware and</w:t>
      </w:r>
      <w:r>
        <w:rPr>
          <w:sz w:val="24"/>
        </w:rPr>
        <w:t xml:space="preserve"> </w:t>
      </w:r>
      <w:r w:rsidRPr="009348AD">
        <w:rPr>
          <w:sz w:val="24"/>
        </w:rPr>
        <w:t>software, including applications and programming.</w:t>
      </w:r>
    </w:p>
    <w:p w14:paraId="3296FC7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Therapy and Counseling — Knowledge of principles, methods, and procedures for diagnosis, treatment, and rehabilitation of physical</w:t>
      </w:r>
      <w:r>
        <w:rPr>
          <w:sz w:val="24"/>
        </w:rPr>
        <w:t xml:space="preserve"> </w:t>
      </w:r>
      <w:r w:rsidRPr="009348AD">
        <w:rPr>
          <w:sz w:val="24"/>
        </w:rPr>
        <w:t>and mental dysfunctions, and for career counseling and guidance.</w:t>
      </w:r>
    </w:p>
    <w:p w14:paraId="656089E4"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Food Production — Knowledge of techniques and equipment for planting, growing, and harvesting food products (both plant and animal) for consumption, including storage/handling techniques.</w:t>
      </w:r>
    </w:p>
    <w:p w14:paraId="4396EB2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Geography — Knowledge of principles and methods for describing the features of land, sea, and air masses, including their physical</w:t>
      </w:r>
      <w:r>
        <w:rPr>
          <w:sz w:val="24"/>
        </w:rPr>
        <w:t xml:space="preserve"> </w:t>
      </w:r>
      <w:r w:rsidRPr="009348AD">
        <w:rPr>
          <w:sz w:val="24"/>
        </w:rPr>
        <w:t>characteristics, locations, interrelationships, and distribution of plant, animal, and human life.</w:t>
      </w:r>
    </w:p>
    <w:p w14:paraId="0FC85CFD"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Philosophy and Theology — Knowledge of different philosophical systems and religions. This includes their basic principles, values, ethics, ways of thinking, customs, practices, and their impact on human culture.</w:t>
      </w:r>
    </w:p>
    <w:p w14:paraId="14A40844"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Engineering and Technology — Knowledge of the practical application of engineering science and technology. This includes applying principles, techniques, procedures, and equipment to the design and production of various goods and services.</w:t>
      </w:r>
    </w:p>
    <w:p w14:paraId="73DDCE93"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History and Archeology — Knowledge of historical events and their causes, indicators, and effects on civilizations and cultures.</w:t>
      </w:r>
    </w:p>
    <w:p w14:paraId="1F4ACE3F"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Chemistry — Knowledge of the chemical composition, structure, and properties of substances and of the chemical processes and</w:t>
      </w:r>
      <w:r>
        <w:rPr>
          <w:sz w:val="24"/>
        </w:rPr>
        <w:t xml:space="preserve"> </w:t>
      </w:r>
      <w:r w:rsidRPr="009348AD">
        <w:rPr>
          <w:sz w:val="24"/>
        </w:rPr>
        <w:t>transformations that they undergo. This includes uses of chemicals and their interactions, danger signs, production techniques, and</w:t>
      </w:r>
      <w:r>
        <w:rPr>
          <w:sz w:val="24"/>
        </w:rPr>
        <w:t xml:space="preserve"> </w:t>
      </w:r>
      <w:r w:rsidRPr="009348AD">
        <w:rPr>
          <w:sz w:val="24"/>
        </w:rPr>
        <w:t>disposal methods.</w:t>
      </w:r>
    </w:p>
    <w:p w14:paraId="13D70FA5"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Medicine and Dentistry — Knowledge of the information and techniques needed to diagnose and treat human injuries, diseases, and deformities. This includes symptoms, treatment alternatives, drug properties and interactions, and preventive health-care measures.</w:t>
      </w:r>
    </w:p>
    <w:p w14:paraId="3C7FEEBB"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Mechanical — Knowledge of machines and tools, including their designs, uses, repair, and maintenance.</w:t>
      </w:r>
    </w:p>
    <w:p w14:paraId="12F641D8"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Transportation — Knowledge of principles and methods for moving people or goods by air, rail, sea, or road, including the relative costs and benefits.</w:t>
      </w:r>
    </w:p>
    <w:p w14:paraId="0C48C101"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Biology — Knowledge of plant and animal organisms, their tissues, cells, functions, interdependencies, and interactions with each</w:t>
      </w:r>
      <w:r>
        <w:rPr>
          <w:sz w:val="24"/>
        </w:rPr>
        <w:t xml:space="preserve"> </w:t>
      </w:r>
      <w:r w:rsidRPr="009348AD">
        <w:rPr>
          <w:sz w:val="24"/>
        </w:rPr>
        <w:t>other and the environment.</w:t>
      </w:r>
    </w:p>
    <w:p w14:paraId="5E210C6B"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Fine Arts — Knowledge of the theory and techniques required to compose, produce, and perform works of music, dance, visual arts, drama, and sculpture.</w:t>
      </w:r>
    </w:p>
    <w:p w14:paraId="34E64288"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Production and Processing — Knowledge of raw materials, production processes, quality control, costs, and other techniques for</w:t>
      </w:r>
      <w:r>
        <w:rPr>
          <w:sz w:val="24"/>
        </w:rPr>
        <w:t xml:space="preserve"> </w:t>
      </w:r>
      <w:r w:rsidRPr="009348AD">
        <w:rPr>
          <w:sz w:val="24"/>
        </w:rPr>
        <w:t>maximizing the effective manufacture and distribution of goods.</w:t>
      </w:r>
    </w:p>
    <w:p w14:paraId="00933733"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Building and Construction — Knowledge of materials, methods, and the tools involved in the construction or repair of houses, buildings, or other structures such as highways and roads.</w:t>
      </w:r>
    </w:p>
    <w:p w14:paraId="2AB94033"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Design — Knowledge of design techniques, tools, and principles involved in production of precision technical plans, blueprints, drawings, and models.</w:t>
      </w:r>
    </w:p>
    <w:p w14:paraId="1FE09F80"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Foreign Language — Knowledge of the structure and content of a foreign (non-English) language including the meaning and spelling of words, rules of composition and grammar, and pronunciation.</w:t>
      </w:r>
    </w:p>
    <w:p w14:paraId="0753AE9C"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Physics — Knowledge and prediction of physical principles, laws, their interrelationships, and applications to understanding fluid, material, and atmospheric dynamics, and mechanical, electrical, atomic and sub- atomic structures and processes. </w:t>
      </w:r>
    </w:p>
    <w:p w14:paraId="305E3BE0" w14:textId="77777777" w:rsidR="00247076" w:rsidRDefault="00247076" w:rsidP="00247076">
      <w:pPr>
        <w:tabs>
          <w:tab w:val="left" w:pos="1200"/>
          <w:tab w:val="left" w:pos="1800"/>
          <w:tab w:val="left" w:pos="2400"/>
          <w:tab w:val="center" w:pos="5040"/>
          <w:tab w:val="center" w:pos="6600"/>
          <w:tab w:val="center" w:pos="8400"/>
        </w:tabs>
        <w:ind w:left="720"/>
        <w:jc w:val="both"/>
        <w:rPr>
          <w:sz w:val="24"/>
        </w:rPr>
      </w:pPr>
    </w:p>
    <w:p w14:paraId="2A2BCE1D" w14:textId="77777777" w:rsidR="00DB0F4F" w:rsidRDefault="00DB0F4F" w:rsidP="00247076">
      <w:pPr>
        <w:tabs>
          <w:tab w:val="left" w:pos="1200"/>
          <w:tab w:val="left" w:pos="1800"/>
          <w:tab w:val="left" w:pos="2400"/>
          <w:tab w:val="center" w:pos="5040"/>
          <w:tab w:val="center" w:pos="6600"/>
          <w:tab w:val="center" w:pos="8400"/>
        </w:tabs>
        <w:ind w:left="720"/>
        <w:jc w:val="both"/>
        <w:rPr>
          <w:sz w:val="24"/>
        </w:rPr>
      </w:pPr>
    </w:p>
    <w:p w14:paraId="6D8F0689" w14:textId="77777777" w:rsidR="00DB0F4F" w:rsidRDefault="00DB0F4F" w:rsidP="00247076">
      <w:pPr>
        <w:tabs>
          <w:tab w:val="left" w:pos="1200"/>
          <w:tab w:val="left" w:pos="1800"/>
          <w:tab w:val="left" w:pos="2400"/>
          <w:tab w:val="center" w:pos="5040"/>
          <w:tab w:val="center" w:pos="6600"/>
          <w:tab w:val="center" w:pos="8400"/>
        </w:tabs>
        <w:ind w:left="720"/>
        <w:jc w:val="both"/>
        <w:rPr>
          <w:sz w:val="24"/>
        </w:rPr>
      </w:pPr>
    </w:p>
    <w:p w14:paraId="22FAAFB8" w14:textId="77777777" w:rsidR="00DB0F4F" w:rsidRDefault="00DB0F4F" w:rsidP="00247076">
      <w:pPr>
        <w:tabs>
          <w:tab w:val="left" w:pos="1200"/>
          <w:tab w:val="left" w:pos="1800"/>
          <w:tab w:val="left" w:pos="2400"/>
          <w:tab w:val="center" w:pos="5040"/>
          <w:tab w:val="center" w:pos="6600"/>
          <w:tab w:val="center" w:pos="8400"/>
        </w:tabs>
        <w:ind w:left="720"/>
        <w:jc w:val="both"/>
        <w:rPr>
          <w:sz w:val="24"/>
        </w:rPr>
      </w:pPr>
    </w:p>
    <w:p w14:paraId="0633DDF8" w14:textId="77777777" w:rsidR="00DB0F4F" w:rsidRDefault="00B852CA" w:rsidP="00247076">
      <w:pPr>
        <w:tabs>
          <w:tab w:val="left" w:pos="1200"/>
          <w:tab w:val="left" w:pos="1800"/>
          <w:tab w:val="left" w:pos="2400"/>
          <w:tab w:val="center" w:pos="5040"/>
          <w:tab w:val="center" w:pos="6600"/>
          <w:tab w:val="center" w:pos="8400"/>
        </w:tabs>
        <w:ind w:left="720"/>
        <w:jc w:val="both"/>
        <w:rPr>
          <w:sz w:val="24"/>
        </w:rPr>
      </w:pPr>
      <w:r>
        <w:rPr>
          <w:sz w:val="24"/>
        </w:rPr>
        <w:br w:type="page"/>
      </w:r>
    </w:p>
    <w:p w14:paraId="0ED72872" w14:textId="77777777" w:rsidR="00247076" w:rsidRDefault="003751D7" w:rsidP="00247076">
      <w:pPr>
        <w:tabs>
          <w:tab w:val="left" w:pos="1200"/>
          <w:tab w:val="left" w:pos="1800"/>
          <w:tab w:val="left" w:pos="2400"/>
          <w:tab w:val="center" w:pos="5040"/>
          <w:tab w:val="center" w:pos="6600"/>
          <w:tab w:val="center" w:pos="8400"/>
        </w:tabs>
        <w:jc w:val="center"/>
        <w:rPr>
          <w:b/>
          <w:sz w:val="24"/>
        </w:rPr>
      </w:pPr>
      <w:r>
        <w:rPr>
          <w:b/>
          <w:sz w:val="24"/>
        </w:rPr>
        <w:lastRenderedPageBreak/>
        <w:t>SKILLS</w:t>
      </w:r>
    </w:p>
    <w:p w14:paraId="6F375D7A" w14:textId="77777777" w:rsidR="00247076" w:rsidRDefault="00247076" w:rsidP="00247076">
      <w:pPr>
        <w:tabs>
          <w:tab w:val="left" w:pos="720"/>
          <w:tab w:val="left" w:pos="1200"/>
          <w:tab w:val="left" w:pos="1800"/>
          <w:tab w:val="left" w:pos="2400"/>
          <w:tab w:val="center" w:pos="5040"/>
          <w:tab w:val="center" w:pos="6600"/>
          <w:tab w:val="center" w:pos="8400"/>
        </w:tabs>
        <w:jc w:val="both"/>
        <w:rPr>
          <w:sz w:val="24"/>
        </w:rPr>
      </w:pPr>
    </w:p>
    <w:p w14:paraId="3A09F6C6" w14:textId="77777777" w:rsidR="00247076" w:rsidRDefault="00247076" w:rsidP="00247076">
      <w:pPr>
        <w:tabs>
          <w:tab w:val="left" w:pos="720"/>
          <w:tab w:val="left" w:pos="1200"/>
          <w:tab w:val="left" w:pos="1800"/>
          <w:tab w:val="left" w:pos="2400"/>
          <w:tab w:val="center" w:pos="5040"/>
          <w:tab w:val="center" w:pos="6600"/>
          <w:tab w:val="center" w:pos="8400"/>
        </w:tabs>
        <w:jc w:val="both"/>
        <w:rPr>
          <w:sz w:val="24"/>
        </w:rPr>
      </w:pPr>
      <w:r>
        <w:rPr>
          <w:sz w:val="24"/>
        </w:rPr>
        <w:tab/>
        <w:t>The Principal should possess and effectively utilize the following skills when performing job tasks</w:t>
      </w:r>
      <w:r w:rsidR="003751D7">
        <w:rPr>
          <w:sz w:val="24"/>
        </w:rPr>
        <w:t>:</w:t>
      </w:r>
    </w:p>
    <w:p w14:paraId="2B4CE1AC" w14:textId="77777777" w:rsidR="00247076" w:rsidRPr="009348AD" w:rsidRDefault="00247076" w:rsidP="00247076">
      <w:pPr>
        <w:tabs>
          <w:tab w:val="left" w:pos="1200"/>
          <w:tab w:val="left" w:pos="1800"/>
          <w:tab w:val="left" w:pos="2400"/>
          <w:tab w:val="center" w:pos="5040"/>
          <w:tab w:val="center" w:pos="6600"/>
          <w:tab w:val="center" w:pos="8400"/>
        </w:tabs>
        <w:jc w:val="center"/>
        <w:rPr>
          <w:b/>
          <w:sz w:val="24"/>
        </w:rPr>
      </w:pPr>
    </w:p>
    <w:p w14:paraId="3F7A51DC"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Coordination — Adjusting actions in relation to others</w:t>
      </w:r>
      <w:smartTag w:uri="urn:schemas-microsoft-com:office:smarttags" w:element="PersonName">
        <w:r w:rsidRPr="009348AD">
          <w:rPr>
            <w:sz w:val="24"/>
          </w:rPr>
          <w:t>'</w:t>
        </w:r>
      </w:smartTag>
      <w:r w:rsidRPr="009348AD">
        <w:rPr>
          <w:sz w:val="24"/>
        </w:rPr>
        <w:t xml:space="preserve"> actions.</w:t>
      </w:r>
    </w:p>
    <w:p w14:paraId="52A33E9C"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Speaking — Talking to others to convey information effectively.</w:t>
      </w:r>
    </w:p>
    <w:p w14:paraId="5BA5D0C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Reading Comprehension — Understanding written sentences and paragraphs in work related documents.</w:t>
      </w:r>
    </w:p>
    <w:p w14:paraId="0346F734"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Writing — Communicating effectively in writing as appropriate for the needs of the audience.</w:t>
      </w:r>
    </w:p>
    <w:p w14:paraId="54862D01"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Social Perceptiveness — Being aware of others</w:t>
      </w:r>
      <w:smartTag w:uri="urn:schemas-microsoft-com:office:smarttags" w:element="PersonName">
        <w:r w:rsidRPr="009348AD">
          <w:rPr>
            <w:sz w:val="24"/>
          </w:rPr>
          <w:t>'</w:t>
        </w:r>
      </w:smartTag>
      <w:r w:rsidRPr="009348AD">
        <w:rPr>
          <w:sz w:val="24"/>
        </w:rPr>
        <w:t xml:space="preserve"> reactions and understanding why they react as they do.</w:t>
      </w:r>
    </w:p>
    <w:p w14:paraId="3A79522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Critical Thinking — Using logic and reasoning to identify the strengths and weaknesses of alternative solutions, conclusions or approaches to problems.</w:t>
      </w:r>
    </w:p>
    <w:p w14:paraId="5B51D4B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Judgment and Decision Making — Considering the relative costs and benefits of potential actions to choose the most appropriate one.</w:t>
      </w:r>
    </w:p>
    <w:p w14:paraId="6D5A914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Active Listening — Giving full attention to what other people are saying, taking time to understand the points being made, asking questions as appropriate, and not interrupting at inappropriate times.</w:t>
      </w:r>
    </w:p>
    <w:p w14:paraId="468422F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Management of Personnel Resources — Motivating, developing, and directing people as they work, identifying the best people for the job.</w:t>
      </w:r>
    </w:p>
    <w:p w14:paraId="563F27CA"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Systems Evaluation — Identifying measures or indicators of system performance and the actions needed to improve or correct</w:t>
      </w:r>
      <w:r>
        <w:rPr>
          <w:sz w:val="24"/>
        </w:rPr>
        <w:t xml:space="preserve"> </w:t>
      </w:r>
      <w:r w:rsidRPr="009348AD">
        <w:rPr>
          <w:sz w:val="24"/>
        </w:rPr>
        <w:t>performance, relative to the goals of the system.</w:t>
      </w:r>
    </w:p>
    <w:p w14:paraId="4FE64F1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Active Learning — Understanding the implications of new information for both current and future problem-solving and decision-making.</w:t>
      </w:r>
    </w:p>
    <w:p w14:paraId="517515F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Learning Strategies — Selecting and using training/instructional methods and procedures appropriate for the situation when learning or teaching new things.</w:t>
      </w:r>
    </w:p>
    <w:p w14:paraId="13D8CB8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Systems Analysis — Determining how a system should work and how changes in conditions, operations, and the environment will affect outcomes.</w:t>
      </w:r>
    </w:p>
    <w:p w14:paraId="7F0493E4"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Complex Problem Solving — Identifying complex problems and reviewing related information to develop and evaluate options and implement solutions.</w:t>
      </w:r>
    </w:p>
    <w:p w14:paraId="6DAA853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Monitoring — Monitoring/Assessing performance of yourself, other individuals, or organizations to make improvements or take</w:t>
      </w:r>
      <w:r>
        <w:rPr>
          <w:sz w:val="24"/>
        </w:rPr>
        <w:t xml:space="preserve"> </w:t>
      </w:r>
      <w:r w:rsidRPr="009348AD">
        <w:rPr>
          <w:sz w:val="24"/>
        </w:rPr>
        <w:t>corrective action.</w:t>
      </w:r>
    </w:p>
    <w:p w14:paraId="41C584B1"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Management of Financial Resources — Determining how money will be spent to get the work done, and accounting for these expenditures.</w:t>
      </w:r>
    </w:p>
    <w:p w14:paraId="518061E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Instructing — Teaching others how to do something.</w:t>
      </w:r>
    </w:p>
    <w:p w14:paraId="4539A2F4"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Management of Material Resources — Obtaining and seeing to the appropriate use of equipment, facilities, and materials needed to</w:t>
      </w:r>
      <w:r>
        <w:rPr>
          <w:sz w:val="24"/>
        </w:rPr>
        <w:t xml:space="preserve"> </w:t>
      </w:r>
      <w:r w:rsidRPr="009348AD">
        <w:rPr>
          <w:sz w:val="24"/>
        </w:rPr>
        <w:t>do certain work.</w:t>
      </w:r>
    </w:p>
    <w:p w14:paraId="4F2D4D0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Time Management — Managing one</w:t>
      </w:r>
      <w:smartTag w:uri="urn:schemas-microsoft-com:office:smarttags" w:element="PersonName">
        <w:r w:rsidRPr="009348AD">
          <w:rPr>
            <w:sz w:val="24"/>
          </w:rPr>
          <w:t>'</w:t>
        </w:r>
      </w:smartTag>
      <w:r w:rsidRPr="009348AD">
        <w:rPr>
          <w:sz w:val="24"/>
        </w:rPr>
        <w:t>s own time and the time of others.</w:t>
      </w:r>
    </w:p>
    <w:p w14:paraId="17F0A59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Pr>
          <w:sz w:val="24"/>
        </w:rPr>
        <w:t>S</w:t>
      </w:r>
      <w:r w:rsidRPr="009348AD">
        <w:rPr>
          <w:sz w:val="24"/>
        </w:rPr>
        <w:t>ervice Orientation — Actively looking for ways to help people.</w:t>
      </w:r>
    </w:p>
    <w:p w14:paraId="060E47F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Operations Analysis — Analyzing needs and product requirements to create a design.</w:t>
      </w:r>
    </w:p>
    <w:p w14:paraId="6CEC611E"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Mathematics — Using mathematics to solve problems.</w:t>
      </w:r>
    </w:p>
    <w:p w14:paraId="43569C2E"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Persuasion — Persuading others to change their minds or behavior.</w:t>
      </w:r>
    </w:p>
    <w:p w14:paraId="6CB27A48"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Equipment Selection — Determining the kind of tools and equipment needed to do a job.</w:t>
      </w:r>
    </w:p>
    <w:p w14:paraId="160A19B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Negotiation — Bringing others together and trying to reconcile differences.</w:t>
      </w:r>
    </w:p>
    <w:p w14:paraId="1C8A2B9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Quality Control Analysis — Conducting tests and inspections of products, services, or processes to evaluate quality or performance.</w:t>
      </w:r>
    </w:p>
    <w:p w14:paraId="7BB842E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Operation and Control — Controlling operations of equipment or systems.</w:t>
      </w:r>
    </w:p>
    <w:p w14:paraId="66ECB24C"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Science — Using scientific rules and methods to solve problems.</w:t>
      </w:r>
    </w:p>
    <w:p w14:paraId="218107F8"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Installation — Installing equipment, machines, wiring, or programs to meet specifications.</w:t>
      </w:r>
    </w:p>
    <w:p w14:paraId="6E1B805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Technology Design — Generating or adapting equipment and technology to serve user needs.</w:t>
      </w:r>
    </w:p>
    <w:p w14:paraId="3016B1B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Troubleshooting — Determining causes of operating errors and deciding what to do about it.</w:t>
      </w:r>
    </w:p>
    <w:p w14:paraId="71AC90EB"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Operation Monitoring — Watching gauges, dials, or other indicators to make sure a machine is working properly.</w:t>
      </w:r>
    </w:p>
    <w:p w14:paraId="0440869A"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Equipment Maintenance — Performing routine maintenance on equipment and determining when and what kind of maintenance is needed.</w:t>
      </w:r>
    </w:p>
    <w:p w14:paraId="3A7885E8"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Repairing — Repairing machines or systems using the needed tools.</w:t>
      </w:r>
    </w:p>
    <w:p w14:paraId="3CB5E574" w14:textId="77777777" w:rsidR="00247076" w:rsidRPr="00247076" w:rsidRDefault="00247076" w:rsidP="00247076">
      <w:pPr>
        <w:tabs>
          <w:tab w:val="left" w:pos="1200"/>
          <w:tab w:val="left" w:pos="1800"/>
          <w:tab w:val="left" w:pos="2400"/>
          <w:tab w:val="center" w:pos="5040"/>
          <w:tab w:val="center" w:pos="6600"/>
          <w:tab w:val="center" w:pos="8400"/>
        </w:tabs>
        <w:ind w:left="720"/>
        <w:jc w:val="both"/>
        <w:rPr>
          <w:sz w:val="24"/>
        </w:rPr>
      </w:pPr>
    </w:p>
    <w:p w14:paraId="29307A9E" w14:textId="77777777" w:rsidR="00247076" w:rsidRDefault="003751D7" w:rsidP="00247076">
      <w:pPr>
        <w:tabs>
          <w:tab w:val="left" w:pos="1200"/>
          <w:tab w:val="left" w:pos="1800"/>
          <w:tab w:val="left" w:pos="2400"/>
          <w:tab w:val="center" w:pos="5040"/>
          <w:tab w:val="center" w:pos="6600"/>
          <w:tab w:val="center" w:pos="8400"/>
        </w:tabs>
        <w:jc w:val="center"/>
        <w:rPr>
          <w:b/>
          <w:sz w:val="24"/>
        </w:rPr>
      </w:pPr>
      <w:r>
        <w:rPr>
          <w:b/>
          <w:sz w:val="24"/>
        </w:rPr>
        <w:t>ABILITIES</w:t>
      </w:r>
    </w:p>
    <w:p w14:paraId="43DCD351" w14:textId="77777777" w:rsidR="003751D7" w:rsidRDefault="003751D7" w:rsidP="00247076">
      <w:pPr>
        <w:tabs>
          <w:tab w:val="left" w:pos="1200"/>
          <w:tab w:val="left" w:pos="1800"/>
          <w:tab w:val="left" w:pos="2400"/>
          <w:tab w:val="center" w:pos="5040"/>
          <w:tab w:val="center" w:pos="6600"/>
          <w:tab w:val="center" w:pos="8400"/>
        </w:tabs>
        <w:jc w:val="center"/>
        <w:rPr>
          <w:b/>
          <w:sz w:val="24"/>
        </w:rPr>
      </w:pPr>
    </w:p>
    <w:p w14:paraId="09A3B50D" w14:textId="77777777" w:rsidR="00247076" w:rsidRPr="009348AD" w:rsidRDefault="00247076" w:rsidP="003751D7">
      <w:pPr>
        <w:tabs>
          <w:tab w:val="left" w:pos="720"/>
          <w:tab w:val="left" w:pos="1200"/>
          <w:tab w:val="left" w:pos="1800"/>
          <w:tab w:val="left" w:pos="2400"/>
          <w:tab w:val="center" w:pos="5040"/>
          <w:tab w:val="center" w:pos="6600"/>
          <w:tab w:val="center" w:pos="8400"/>
        </w:tabs>
        <w:jc w:val="both"/>
        <w:rPr>
          <w:b/>
          <w:sz w:val="24"/>
        </w:rPr>
      </w:pPr>
      <w:r>
        <w:rPr>
          <w:sz w:val="24"/>
        </w:rPr>
        <w:tab/>
        <w:t xml:space="preserve">The Principal </w:t>
      </w:r>
      <w:r w:rsidR="003751D7">
        <w:rPr>
          <w:sz w:val="24"/>
        </w:rPr>
        <w:t xml:space="preserve">is to </w:t>
      </w:r>
      <w:r>
        <w:rPr>
          <w:sz w:val="24"/>
        </w:rPr>
        <w:t xml:space="preserve">possess and effectively utilize </w:t>
      </w:r>
      <w:r w:rsidR="003751D7">
        <w:rPr>
          <w:sz w:val="24"/>
        </w:rPr>
        <w:t xml:space="preserve">the following abilities </w:t>
      </w:r>
      <w:r>
        <w:rPr>
          <w:sz w:val="24"/>
        </w:rPr>
        <w:t>when performing job tasks</w:t>
      </w:r>
      <w:r w:rsidR="003751D7">
        <w:rPr>
          <w:sz w:val="24"/>
        </w:rPr>
        <w:t>:</w:t>
      </w:r>
    </w:p>
    <w:p w14:paraId="68657967" w14:textId="77777777" w:rsidR="00247076" w:rsidRDefault="00247076" w:rsidP="00247076">
      <w:pPr>
        <w:tabs>
          <w:tab w:val="left" w:pos="1200"/>
          <w:tab w:val="left" w:pos="1800"/>
          <w:tab w:val="left" w:pos="2400"/>
          <w:tab w:val="center" w:pos="5040"/>
          <w:tab w:val="center" w:pos="6600"/>
          <w:tab w:val="center" w:pos="8400"/>
        </w:tabs>
        <w:jc w:val="both"/>
        <w:rPr>
          <w:sz w:val="24"/>
        </w:rPr>
      </w:pPr>
    </w:p>
    <w:p w14:paraId="17EF61C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Oral Expression — The ability to communicate information and ideas in speaking so others will understand.</w:t>
      </w:r>
    </w:p>
    <w:p w14:paraId="5586BE5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Written Expression — The ability to communicate information and ideas in writing so others will understand.</w:t>
      </w:r>
    </w:p>
    <w:p w14:paraId="2D4138D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Written Comprehension — The ability to read and understand information and ideas presented in writing.</w:t>
      </w:r>
    </w:p>
    <w:p w14:paraId="3A2F8300"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Oral Comprehension — The ability to listen to and understand information and ideas presented through spoken words and sentences.</w:t>
      </w:r>
    </w:p>
    <w:p w14:paraId="4BC1757C"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Speech Clarity — The ability to speak clearly so others can understand you.</w:t>
      </w:r>
    </w:p>
    <w:p w14:paraId="57C4F1C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Near Vision — The ability to see details at close range (within a few feet of the observer).</w:t>
      </w:r>
    </w:p>
    <w:p w14:paraId="397B85E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Fluency of Ideas — The ability to come up with a number of ideas about a topic (the number of ideas is important, not their quality, correctness, or creativity).</w:t>
      </w:r>
    </w:p>
    <w:p w14:paraId="52CCD45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Inductive Reasoning — The ability to combine pieces of information to form general rules or conclusions (includes finding a relationship among seemingly unrelated events).</w:t>
      </w:r>
    </w:p>
    <w:p w14:paraId="16FC181B"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Deductive Reasoning — The ability to apply general rules to specific problems to produce answers that make sense.</w:t>
      </w:r>
    </w:p>
    <w:p w14:paraId="6035843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Originality — The ability to come up with unusual or clever ideas about a given topic or situation, or to develop creative ways to solve a problem.</w:t>
      </w:r>
    </w:p>
    <w:p w14:paraId="001F46D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Information Ordering — The ability to arrange things or actions in a certain order or pattern according to a specific rule or set of rules (e.g., patterns of numbers, letters, words, pictures, mathematical operations).</w:t>
      </w:r>
    </w:p>
    <w:p w14:paraId="4AECA94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Problem Sensitivity — The ability to tell when something is wrong or is likely to go wrong. It does not involve solving the problem, only recognizing there is a problem.</w:t>
      </w:r>
    </w:p>
    <w:p w14:paraId="7426CB1A"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Mathematical Reasoning — The ability to choose the right mathematical methods or formulas to solve a problem.</w:t>
      </w:r>
    </w:p>
    <w:p w14:paraId="0F4AA98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Number Facility — The ability to add, subtract, multiply, or divide quickly and correctly.</w:t>
      </w:r>
    </w:p>
    <w:p w14:paraId="3E561D9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Memorization — The ability to remember information such as words, numbers, pictures, and procedures.</w:t>
      </w:r>
    </w:p>
    <w:p w14:paraId="08B9441B"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Speech Recognition — The ability to identify and understand the speech of another person.</w:t>
      </w:r>
    </w:p>
    <w:p w14:paraId="4676800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Category Flexibility — The ability to generate or use different sets of rules for combining or grouping things in different ways.</w:t>
      </w:r>
    </w:p>
    <w:p w14:paraId="4B1A333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Speed of Closure — The ability to quickly make sense of, combine, and organize information into meaningful patterns.</w:t>
      </w:r>
    </w:p>
    <w:p w14:paraId="472B479A"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Selective Attention — The ability to concentrate on a task over a period of time without being distracted.</w:t>
      </w:r>
    </w:p>
    <w:p w14:paraId="6266C67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Time Sharing — The ability to shift back and forth between two or more activities or sources of information (such as speech, sounds, touch, or other sources).</w:t>
      </w:r>
    </w:p>
    <w:p w14:paraId="1BD9D10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Perceptual Speed — The ability to quickly and accurately compare similarities and differences among sets of letters, numbers, objects, pictures, or patterns. The things to be compared may be presented at the same time or one after the other. This ability also includes comparing a presented object with a remembered object.</w:t>
      </w:r>
    </w:p>
    <w:p w14:paraId="0E34B9A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Visualization — The ability to imagine how something will look after it is moved around or when its parts are moved or rearranged.</w:t>
      </w:r>
    </w:p>
    <w:p w14:paraId="17C434A3"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Far Vision — The ability to see details at a distance.</w:t>
      </w:r>
    </w:p>
    <w:p w14:paraId="5D23FE5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Auditory Attention — The ability to focus on a single source of sound in the presence of other distracting sounds.</w:t>
      </w:r>
    </w:p>
    <w:p w14:paraId="48E076F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Flexibility of Closure — The ability to identify or detect a known pattern (a figure, object, word, or sound) that is hidden in other distracting material.</w:t>
      </w:r>
    </w:p>
    <w:p w14:paraId="6640C023"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Spatial Orientation — The ability to know your location in relation to the environment or to know where other objects are in relation to you.</w:t>
      </w:r>
    </w:p>
    <w:p w14:paraId="5D17F9D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Extent Flexibility — The ability to bend, stretch, twist, or reach with your body, arms, and/or legs.</w:t>
      </w:r>
    </w:p>
    <w:p w14:paraId="7BD7D7D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Hearing Sensitivity — The ability to detect or tell the differences between sounds that vary in pitch and loudness.</w:t>
      </w:r>
    </w:p>
    <w:p w14:paraId="228011D3"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Manual Dexterity — The ability to quickly move your hand, your hand together with your arm, or your two hands to grasp, manipulate, or assemble objects.</w:t>
      </w:r>
    </w:p>
    <w:p w14:paraId="2638807B"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Finger Dexterity — The ability to make precisely coordinated movements of the fingers of one or both hands to grasp, manipulate, or assemble very small objects.</w:t>
      </w:r>
    </w:p>
    <w:p w14:paraId="60A5A45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Wrist-Finger Speed — The ability to make fast, simple, repeated movements of the fingers, hands, and wrists.</w:t>
      </w:r>
    </w:p>
    <w:p w14:paraId="4D9E2CD1" w14:textId="77777777" w:rsidR="00247076" w:rsidRDefault="00247076"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Trunk Strength — The ability to use your abdominal and lower back muscles to support part of the body repeatedly or continuously over time without </w:t>
      </w:r>
      <w:smartTag w:uri="urn:schemas-microsoft-com:office:smarttags" w:element="PersonName">
        <w:r w:rsidRPr="009348AD">
          <w:rPr>
            <w:sz w:val="24"/>
          </w:rPr>
          <w:t>'</w:t>
        </w:r>
      </w:smartTag>
      <w:r w:rsidRPr="009348AD">
        <w:rPr>
          <w:sz w:val="24"/>
        </w:rPr>
        <w:t>giving out</w:t>
      </w:r>
      <w:smartTag w:uri="urn:schemas-microsoft-com:office:smarttags" w:element="PersonName">
        <w:r w:rsidRPr="009348AD">
          <w:rPr>
            <w:sz w:val="24"/>
          </w:rPr>
          <w:t>'</w:t>
        </w:r>
      </w:smartTag>
      <w:r w:rsidRPr="009348AD">
        <w:rPr>
          <w:sz w:val="24"/>
        </w:rPr>
        <w:t xml:space="preserve"> or fatiguing.</w:t>
      </w:r>
    </w:p>
    <w:p w14:paraId="482A22E5" w14:textId="77777777" w:rsidR="003751D7" w:rsidRDefault="003751D7" w:rsidP="003751D7">
      <w:pPr>
        <w:tabs>
          <w:tab w:val="left" w:pos="1200"/>
          <w:tab w:val="left" w:pos="1800"/>
          <w:tab w:val="left" w:pos="2400"/>
          <w:tab w:val="center" w:pos="5040"/>
          <w:tab w:val="center" w:pos="6600"/>
          <w:tab w:val="center" w:pos="8400"/>
        </w:tabs>
        <w:ind w:left="720"/>
        <w:jc w:val="both"/>
        <w:rPr>
          <w:sz w:val="24"/>
        </w:rPr>
      </w:pPr>
    </w:p>
    <w:p w14:paraId="13898449" w14:textId="77777777" w:rsidR="003751D7" w:rsidRDefault="003751D7" w:rsidP="003751D7">
      <w:pPr>
        <w:tabs>
          <w:tab w:val="left" w:pos="1200"/>
          <w:tab w:val="left" w:pos="1800"/>
          <w:tab w:val="left" w:pos="2400"/>
          <w:tab w:val="center" w:pos="5040"/>
          <w:tab w:val="center" w:pos="6600"/>
          <w:tab w:val="center" w:pos="8400"/>
        </w:tabs>
        <w:jc w:val="center"/>
        <w:rPr>
          <w:b/>
          <w:sz w:val="24"/>
        </w:rPr>
      </w:pPr>
      <w:r w:rsidRPr="009348AD">
        <w:rPr>
          <w:b/>
          <w:sz w:val="24"/>
        </w:rPr>
        <w:t>W</w:t>
      </w:r>
      <w:r w:rsidR="00DB0F4F">
        <w:rPr>
          <w:b/>
          <w:sz w:val="24"/>
        </w:rPr>
        <w:t>ORK ACTIVITIES</w:t>
      </w:r>
    </w:p>
    <w:p w14:paraId="1DA496E0" w14:textId="77777777" w:rsidR="003751D7" w:rsidRPr="009348AD" w:rsidRDefault="003751D7" w:rsidP="003751D7">
      <w:pPr>
        <w:tabs>
          <w:tab w:val="left" w:pos="1200"/>
          <w:tab w:val="left" w:pos="1800"/>
          <w:tab w:val="left" w:pos="2400"/>
          <w:tab w:val="center" w:pos="5040"/>
          <w:tab w:val="center" w:pos="6600"/>
          <w:tab w:val="center" w:pos="8400"/>
        </w:tabs>
        <w:jc w:val="center"/>
        <w:rPr>
          <w:b/>
          <w:sz w:val="24"/>
        </w:rPr>
      </w:pPr>
    </w:p>
    <w:p w14:paraId="4E3CC53F" w14:textId="77777777" w:rsidR="003751D7" w:rsidRPr="009348AD" w:rsidRDefault="003751D7" w:rsidP="003751D7">
      <w:pPr>
        <w:tabs>
          <w:tab w:val="left" w:pos="720"/>
          <w:tab w:val="left" w:pos="1200"/>
          <w:tab w:val="left" w:pos="1800"/>
          <w:tab w:val="left" w:pos="2400"/>
          <w:tab w:val="center" w:pos="5040"/>
          <w:tab w:val="center" w:pos="6600"/>
          <w:tab w:val="center" w:pos="8400"/>
        </w:tabs>
        <w:jc w:val="both"/>
        <w:rPr>
          <w:b/>
          <w:sz w:val="24"/>
        </w:rPr>
      </w:pPr>
      <w:r>
        <w:rPr>
          <w:sz w:val="24"/>
        </w:rPr>
        <w:tab/>
        <w:t>The Principal is to perform the following work activities associated with this position:</w:t>
      </w:r>
    </w:p>
    <w:p w14:paraId="0C67F2BB" w14:textId="77777777" w:rsidR="003751D7" w:rsidRDefault="003751D7" w:rsidP="003751D7">
      <w:pPr>
        <w:tabs>
          <w:tab w:val="left" w:pos="720"/>
          <w:tab w:val="left" w:pos="1200"/>
          <w:tab w:val="left" w:pos="1800"/>
          <w:tab w:val="left" w:pos="2400"/>
          <w:tab w:val="center" w:pos="5040"/>
          <w:tab w:val="center" w:pos="6600"/>
          <w:tab w:val="center" w:pos="8400"/>
        </w:tabs>
        <w:jc w:val="both"/>
        <w:rPr>
          <w:sz w:val="24"/>
        </w:rPr>
      </w:pPr>
      <w:r>
        <w:rPr>
          <w:sz w:val="24"/>
        </w:rPr>
        <w:tab/>
      </w:r>
    </w:p>
    <w:p w14:paraId="0AD7B88B"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Communicating with Persons Outside Organization — Communicating with people outside the organization, representing the</w:t>
      </w:r>
      <w:r>
        <w:rPr>
          <w:sz w:val="24"/>
        </w:rPr>
        <w:t xml:space="preserve"> </w:t>
      </w:r>
      <w:r w:rsidRPr="009348AD">
        <w:rPr>
          <w:sz w:val="24"/>
        </w:rPr>
        <w:t>organization to customers, the public, government, and other external sources. This information can be exchanged in person, in</w:t>
      </w:r>
      <w:r>
        <w:rPr>
          <w:sz w:val="24"/>
        </w:rPr>
        <w:t xml:space="preserve"> </w:t>
      </w:r>
      <w:r w:rsidRPr="009348AD">
        <w:rPr>
          <w:sz w:val="24"/>
        </w:rPr>
        <w:t>writing, or by telephone or e-mail.</w:t>
      </w:r>
    </w:p>
    <w:p w14:paraId="10CF605A"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conduct parent conferences</w:t>
      </w:r>
    </w:p>
    <w:p w14:paraId="7EB0047B"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make presentations</w:t>
      </w:r>
    </w:p>
    <w:p w14:paraId="41A8CDD5"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Communicating with Supervisors, Peers, or Subordinates — Providing information to supervisors, co-workers, and subordinates by telephone, in written form, e-mail, or in person.</w:t>
      </w:r>
    </w:p>
    <w:p w14:paraId="03ED34A2"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conduct or attend staff meetings</w:t>
      </w:r>
    </w:p>
    <w:p w14:paraId="3E08CC92"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Getting Information — Observing, receiving, and otherwise obtaining information from all relevant sources.</w:t>
      </w:r>
    </w:p>
    <w:p w14:paraId="729CCCD6"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Provide Consultation and Advice to Others — Providing guidance and expert advice to management or other groups on technical, systems-, or process-related topics.</w:t>
      </w:r>
    </w:p>
    <w:p w14:paraId="046B18BE" w14:textId="77777777" w:rsidR="007215D0" w:rsidRDefault="007215D0" w:rsidP="007215D0">
      <w:pPr>
        <w:numPr>
          <w:ilvl w:val="1"/>
          <w:numId w:val="9"/>
        </w:numPr>
        <w:tabs>
          <w:tab w:val="left" w:pos="1200"/>
          <w:tab w:val="left" w:pos="1800"/>
          <w:tab w:val="left" w:pos="2400"/>
          <w:tab w:val="center" w:pos="5040"/>
          <w:tab w:val="center" w:pos="6600"/>
          <w:tab w:val="center" w:pos="8400"/>
        </w:tabs>
        <w:ind w:firstLine="0"/>
        <w:jc w:val="both"/>
        <w:rPr>
          <w:sz w:val="24"/>
        </w:rPr>
      </w:pPr>
      <w:r>
        <w:rPr>
          <w:sz w:val="24"/>
        </w:rPr>
        <w:t>consult with and provide advice to the Board on operations of the school</w:t>
      </w:r>
    </w:p>
    <w:p w14:paraId="1BA0F330" w14:textId="77777777" w:rsidR="007215D0" w:rsidRDefault="007215D0" w:rsidP="007215D0">
      <w:pPr>
        <w:numPr>
          <w:ilvl w:val="1"/>
          <w:numId w:val="9"/>
        </w:numPr>
        <w:tabs>
          <w:tab w:val="left" w:pos="1200"/>
          <w:tab w:val="left" w:pos="1800"/>
          <w:tab w:val="left" w:pos="2400"/>
          <w:tab w:val="center" w:pos="5040"/>
          <w:tab w:val="center" w:pos="6600"/>
          <w:tab w:val="center" w:pos="8400"/>
        </w:tabs>
        <w:ind w:firstLine="0"/>
        <w:jc w:val="both"/>
        <w:rPr>
          <w:sz w:val="24"/>
        </w:rPr>
      </w:pPr>
      <w:r>
        <w:rPr>
          <w:sz w:val="24"/>
        </w:rPr>
        <w:t>consult with and provide advice to the administrative team on operations of the school</w:t>
      </w:r>
    </w:p>
    <w:p w14:paraId="089E3AD4"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lastRenderedPageBreak/>
        <w:t>consult with parents or school personnel to determine student needs</w:t>
      </w:r>
    </w:p>
    <w:p w14:paraId="394387F2"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consult with parents or teachers to develop programs</w:t>
      </w:r>
    </w:p>
    <w:p w14:paraId="6EC319D7"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recommend modifications to educational programs</w:t>
      </w:r>
    </w:p>
    <w:p w14:paraId="4DC33F85" w14:textId="77777777" w:rsidR="003751D7" w:rsidRDefault="003751D7" w:rsidP="003751D7">
      <w:pPr>
        <w:numPr>
          <w:ilvl w:val="2"/>
          <w:numId w:val="9"/>
        </w:numPr>
        <w:tabs>
          <w:tab w:val="clear" w:pos="2160"/>
          <w:tab w:val="left" w:pos="1080"/>
          <w:tab w:val="num" w:pos="1260"/>
          <w:tab w:val="left" w:pos="1800"/>
          <w:tab w:val="left" w:pos="2400"/>
          <w:tab w:val="center" w:pos="5040"/>
          <w:tab w:val="center" w:pos="6600"/>
          <w:tab w:val="center" w:pos="8400"/>
        </w:tabs>
        <w:ind w:left="1080"/>
        <w:jc w:val="both"/>
        <w:rPr>
          <w:sz w:val="24"/>
        </w:rPr>
      </w:pPr>
      <w:r w:rsidRPr="009348AD">
        <w:rPr>
          <w:sz w:val="24"/>
        </w:rPr>
        <w:t>Coordinating the Work and Activities of Others — Getting members of a group to work together to accomplish tasks.</w:t>
      </w:r>
    </w:p>
    <w:p w14:paraId="5668B93E" w14:textId="77777777" w:rsidR="003751D7" w:rsidRDefault="003751D7" w:rsidP="003751D7">
      <w:pPr>
        <w:numPr>
          <w:ilvl w:val="4"/>
          <w:numId w:val="9"/>
        </w:numPr>
        <w:tabs>
          <w:tab w:val="clear" w:pos="3600"/>
          <w:tab w:val="left" w:pos="1080"/>
          <w:tab w:val="num" w:pos="1440"/>
          <w:tab w:val="left" w:pos="1800"/>
          <w:tab w:val="left" w:pos="2400"/>
          <w:tab w:val="center" w:pos="5040"/>
          <w:tab w:val="center" w:pos="6600"/>
          <w:tab w:val="center" w:pos="8400"/>
        </w:tabs>
        <w:ind w:left="1440" w:firstLine="0"/>
        <w:jc w:val="both"/>
        <w:rPr>
          <w:sz w:val="24"/>
        </w:rPr>
      </w:pPr>
      <w:r w:rsidRPr="009348AD">
        <w:rPr>
          <w:sz w:val="24"/>
        </w:rPr>
        <w:t>coordinate employee continuing education programs</w:t>
      </w:r>
    </w:p>
    <w:p w14:paraId="0A9756E5" w14:textId="77777777" w:rsidR="003751D7" w:rsidRDefault="003751D7" w:rsidP="003751D7">
      <w:pPr>
        <w:numPr>
          <w:ilvl w:val="4"/>
          <w:numId w:val="9"/>
        </w:numPr>
        <w:tabs>
          <w:tab w:val="clear" w:pos="3600"/>
          <w:tab w:val="left" w:pos="1080"/>
          <w:tab w:val="num" w:pos="1440"/>
          <w:tab w:val="left" w:pos="1800"/>
          <w:tab w:val="left" w:pos="2400"/>
          <w:tab w:val="center" w:pos="5040"/>
          <w:tab w:val="center" w:pos="6600"/>
          <w:tab w:val="center" w:pos="8400"/>
        </w:tabs>
        <w:ind w:left="1440" w:firstLine="0"/>
        <w:jc w:val="both"/>
        <w:rPr>
          <w:sz w:val="24"/>
        </w:rPr>
      </w:pPr>
      <w:r w:rsidRPr="009348AD">
        <w:rPr>
          <w:sz w:val="24"/>
        </w:rPr>
        <w:t>direct and coordinate activities of workers or staff</w:t>
      </w:r>
    </w:p>
    <w:p w14:paraId="6AED3AB9" w14:textId="77777777" w:rsidR="003751D7" w:rsidRPr="009348AD" w:rsidRDefault="003751D7" w:rsidP="003751D7">
      <w:pPr>
        <w:numPr>
          <w:ilvl w:val="4"/>
          <w:numId w:val="9"/>
        </w:numPr>
        <w:tabs>
          <w:tab w:val="clear" w:pos="3600"/>
          <w:tab w:val="left" w:pos="1080"/>
          <w:tab w:val="num" w:pos="1440"/>
          <w:tab w:val="left" w:pos="1800"/>
          <w:tab w:val="left" w:pos="2400"/>
          <w:tab w:val="center" w:pos="5040"/>
          <w:tab w:val="center" w:pos="6600"/>
          <w:tab w:val="center" w:pos="8400"/>
        </w:tabs>
        <w:ind w:left="1440" w:firstLine="0"/>
        <w:jc w:val="both"/>
        <w:rPr>
          <w:sz w:val="24"/>
        </w:rPr>
      </w:pPr>
      <w:r w:rsidRPr="009348AD">
        <w:rPr>
          <w:sz w:val="24"/>
        </w:rPr>
        <w:t>oversee execution of organizational or program policies</w:t>
      </w:r>
    </w:p>
    <w:p w14:paraId="29F2B981" w14:textId="77777777" w:rsidR="003751D7" w:rsidRDefault="003751D7" w:rsidP="003751D7">
      <w:pPr>
        <w:numPr>
          <w:ilvl w:val="5"/>
          <w:numId w:val="9"/>
        </w:numPr>
        <w:tabs>
          <w:tab w:val="clear" w:pos="4320"/>
          <w:tab w:val="num" w:pos="1080"/>
          <w:tab w:val="left" w:pos="1200"/>
          <w:tab w:val="left" w:pos="1800"/>
          <w:tab w:val="left" w:pos="2400"/>
          <w:tab w:val="center" w:pos="5040"/>
          <w:tab w:val="center" w:pos="6600"/>
          <w:tab w:val="center" w:pos="8400"/>
        </w:tabs>
        <w:ind w:left="1080"/>
        <w:jc w:val="both"/>
        <w:rPr>
          <w:sz w:val="24"/>
        </w:rPr>
      </w:pPr>
      <w:r w:rsidRPr="009348AD">
        <w:rPr>
          <w:sz w:val="24"/>
        </w:rPr>
        <w:t>Training and Teaching Others — Identifying the educational needs of others, developing formal educational or training programs or classes, and teaching or instructing others.</w:t>
      </w:r>
    </w:p>
    <w:p w14:paraId="5FC34BB9" w14:textId="77777777" w:rsidR="003751D7"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conduct training for personnel</w:t>
      </w:r>
    </w:p>
    <w:p w14:paraId="623CEB72" w14:textId="77777777" w:rsidR="003751D7"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coordinate educational content</w:t>
      </w:r>
    </w:p>
    <w:p w14:paraId="56215C30" w14:textId="77777777" w:rsidR="003751D7"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coordinate instructional outcomes</w:t>
      </w:r>
    </w:p>
    <w:p w14:paraId="58DA8D3B" w14:textId="77777777" w:rsidR="003751D7" w:rsidRPr="009348AD"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develop instructional materials</w:t>
      </w:r>
    </w:p>
    <w:p w14:paraId="5368EA92"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Establishing and Maintaining Interpersonal Relationships — Developing constructive and cooperative working relationships with</w:t>
      </w:r>
      <w:r>
        <w:rPr>
          <w:sz w:val="24"/>
        </w:rPr>
        <w:t xml:space="preserve"> o</w:t>
      </w:r>
      <w:r w:rsidRPr="009348AD">
        <w:rPr>
          <w:sz w:val="24"/>
        </w:rPr>
        <w:t>thers, and maintaining them over time.</w:t>
      </w:r>
    </w:p>
    <w:p w14:paraId="7AFBD095"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Staffing Organizational Units — Recruiting, interviewing, selecting, hiring, and promoting employees in an organization.</w:t>
      </w:r>
    </w:p>
    <w:p w14:paraId="297DD366"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develop staffing plan</w:t>
      </w:r>
    </w:p>
    <w:p w14:paraId="5B23BFDA"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evaluate information from employment interviews</w:t>
      </w:r>
    </w:p>
    <w:p w14:paraId="0583F932"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hire, discharge, transfer, or promote workers</w:t>
      </w:r>
    </w:p>
    <w:p w14:paraId="32FBB554"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interview job applicants</w:t>
      </w:r>
    </w:p>
    <w:p w14:paraId="7D6819E6"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recommend personnel actions, such as promotions, transfers, and dismissals</w:t>
      </w:r>
    </w:p>
    <w:p w14:paraId="1DB68A36" w14:textId="77777777" w:rsidR="003751D7" w:rsidRPr="009348AD"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Developing Objectives and Strategies — Establishing long-range objectives and specifying the strategies and actions to achieve them.</w:t>
      </w:r>
    </w:p>
    <w:p w14:paraId="7EE1049E"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develop policies, procedures, methods, or standards</w:t>
      </w:r>
    </w:p>
    <w:p w14:paraId="197B1AC9"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establish educational policy or academic codes</w:t>
      </w:r>
    </w:p>
    <w:p w14:paraId="22BF4E63"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write public sector or educational grant proposals</w:t>
      </w:r>
    </w:p>
    <w:p w14:paraId="202EFCBD"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Organizing, Planning, and Prioritizing Work — Developing specific goals and plans to prioritize, organize, and accomplish your work.</w:t>
      </w:r>
    </w:p>
    <w:p w14:paraId="45A2B128"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plan meetings or conferences</w:t>
      </w:r>
    </w:p>
    <w:p w14:paraId="0D7324D9"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time management techniques</w:t>
      </w:r>
    </w:p>
    <w:p w14:paraId="15596017"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Analyzing Data or Information — Identifying the underlying principles, reasons, or facts of information by breaking down information or</w:t>
      </w:r>
      <w:r>
        <w:rPr>
          <w:sz w:val="24"/>
        </w:rPr>
        <w:t xml:space="preserve"> </w:t>
      </w:r>
      <w:r w:rsidRPr="009348AD">
        <w:rPr>
          <w:sz w:val="24"/>
        </w:rPr>
        <w:t>data into separate parts.</w:t>
      </w:r>
    </w:p>
    <w:p w14:paraId="20C8223B"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analyze operational or management reports or records</w:t>
      </w:r>
    </w:p>
    <w:p w14:paraId="38D5FD09"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analyze organizational operating practices or procedures</w:t>
      </w:r>
    </w:p>
    <w:p w14:paraId="045926AD"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analyze survey data to forecast enrollment changes</w:t>
      </w:r>
    </w:p>
    <w:p w14:paraId="6B2D7D9B"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evaluate educational outcomes</w:t>
      </w:r>
    </w:p>
    <w:p w14:paraId="4B389D71"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Monitoring and Controlling Resources — Monitoring and controlling resources and overseeing the spending of money.</w:t>
      </w:r>
    </w:p>
    <w:p w14:paraId="55FCD4E3"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develop budgets</w:t>
      </w:r>
    </w:p>
    <w:p w14:paraId="5F7FE453"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Making Decisions and Solving Problems — Analyzing information and evaluating results to choose the best solution and solve problems.</w:t>
      </w:r>
    </w:p>
    <w:p w14:paraId="48673884"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resolve problems in educational settings</w:t>
      </w:r>
    </w:p>
    <w:p w14:paraId="3AEFFD2A"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Guiding, Directing, and Motivating Subordinates — Providing guidance and direction to subordinates, including setting performance standards and monitoring performance.</w:t>
      </w:r>
    </w:p>
    <w:p w14:paraId="23D00C9A"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assign work to staff or employees</w:t>
      </w:r>
    </w:p>
    <w:p w14:paraId="7F802956"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establish employee performance standards</w:t>
      </w:r>
    </w:p>
    <w:p w14:paraId="72BECDB0"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lastRenderedPageBreak/>
        <w:t>evaluate performance of employees or contract personnel</w:t>
      </w:r>
    </w:p>
    <w:p w14:paraId="1CE5C61C"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maintain group discipline in an educational setting</w:t>
      </w:r>
    </w:p>
    <w:p w14:paraId="35EDECAD"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motivate workers to achieve work goals</w:t>
      </w:r>
    </w:p>
    <w:p w14:paraId="039D6DC9"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orient new employees</w:t>
      </w:r>
    </w:p>
    <w:p w14:paraId="49896FB1"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supervise student extra-curricular activities</w:t>
      </w:r>
    </w:p>
    <w:p w14:paraId="388EB191"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Identifying Objects, Actions, and Events — Identifying information by categorizing, estimating, recognizing differences or similarities, and detecting changes in circumstances or events.</w:t>
      </w:r>
    </w:p>
    <w:p w14:paraId="553EE077"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Performing Administrative Activities — Performing day-to-day administrative tasks such as maintaining information files and</w:t>
      </w:r>
      <w:r>
        <w:rPr>
          <w:sz w:val="24"/>
        </w:rPr>
        <w:t xml:space="preserve"> </w:t>
      </w:r>
      <w:r w:rsidRPr="009348AD">
        <w:rPr>
          <w:sz w:val="24"/>
        </w:rPr>
        <w:t>processing paperwork.</w:t>
      </w:r>
    </w:p>
    <w:p w14:paraId="6836186F"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administer educational institutions</w:t>
      </w:r>
    </w:p>
    <w:p w14:paraId="7E54470B"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maintain educational records, reports, or files</w:t>
      </w:r>
    </w:p>
    <w:p w14:paraId="02366058"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oversee site-based school management</w:t>
      </w:r>
    </w:p>
    <w:p w14:paraId="7B1AC072"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prepare educational reports</w:t>
      </w:r>
    </w:p>
    <w:p w14:paraId="4C55C343"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Pr>
          <w:sz w:val="24"/>
        </w:rPr>
        <w:t>Processing Information—</w:t>
      </w:r>
      <w:r w:rsidRPr="009348AD">
        <w:rPr>
          <w:sz w:val="24"/>
        </w:rPr>
        <w:t xml:space="preserve">Compiling, coding, categorizing, calculating, tabulating, auditing, or </w:t>
      </w:r>
      <w:r>
        <w:rPr>
          <w:sz w:val="24"/>
        </w:rPr>
        <w:t>verifying</w:t>
      </w:r>
      <w:r w:rsidRPr="009348AD">
        <w:rPr>
          <w:sz w:val="24"/>
        </w:rPr>
        <w:t xml:space="preserve"> information or data.</w:t>
      </w:r>
    </w:p>
    <w:p w14:paraId="1130B6D6"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Developing and Building Teams — Encouraging and building mutual trust, respect, and cooperation among team members.</w:t>
      </w:r>
    </w:p>
    <w:p w14:paraId="14E2ECE3"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Judging the Qualities of Things, Services, or People — Assessing the value, importance, or quality of things or people.</w:t>
      </w:r>
    </w:p>
    <w:p w14:paraId="60A67C55"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Coaching and Developing Others — Identifying the developmental needs of others and coaching, mentoring, or otherwise helping</w:t>
      </w:r>
      <w:r>
        <w:rPr>
          <w:sz w:val="24"/>
        </w:rPr>
        <w:t xml:space="preserve"> </w:t>
      </w:r>
      <w:r w:rsidRPr="009348AD">
        <w:rPr>
          <w:sz w:val="24"/>
        </w:rPr>
        <w:t>others to improve their knowledge or skills.</w:t>
      </w:r>
    </w:p>
    <w:p w14:paraId="6DFCA7BC"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Monitor Processes, Materials, or Surroundings — Monitoring and reviewing information from materials, events, or the environment, to detect or assess problems.</w:t>
      </w:r>
    </w:p>
    <w:p w14:paraId="10BBD5DB"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Interpreting the Meaning of Information for Others — Translating or explaining what information means and how it can be used.</w:t>
      </w:r>
    </w:p>
    <w:p w14:paraId="1107DE18"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explain rules, policies or regulations</w:t>
      </w:r>
    </w:p>
    <w:p w14:paraId="75E006A6"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prepare instruction manuals</w:t>
      </w:r>
    </w:p>
    <w:p w14:paraId="2E6BF688"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Documenting/Recording Information — Entering, transcribing, recording, storing, or maintaining information in written or</w:t>
      </w:r>
      <w:r>
        <w:rPr>
          <w:sz w:val="24"/>
        </w:rPr>
        <w:t xml:space="preserve"> </w:t>
      </w:r>
      <w:r w:rsidRPr="009348AD">
        <w:rPr>
          <w:sz w:val="24"/>
        </w:rPr>
        <w:t>electronic/magnetic form.</w:t>
      </w:r>
    </w:p>
    <w:p w14:paraId="7EDD8C5B"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Scheduling Work and Activities — Scheduling events, programs, and activities, as well as the work of others.</w:t>
      </w:r>
    </w:p>
    <w:p w14:paraId="145E6DCE"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Estimating the Quantifiable Characteristics of Products, Events, or Information — Estimating sizes, distances, and quantities; or</w:t>
      </w:r>
      <w:r>
        <w:rPr>
          <w:sz w:val="24"/>
        </w:rPr>
        <w:t xml:space="preserve"> </w:t>
      </w:r>
      <w:r w:rsidRPr="009348AD">
        <w:rPr>
          <w:sz w:val="24"/>
        </w:rPr>
        <w:t>determining time, costs, resources, or materials needed to perform a work activity.</w:t>
      </w:r>
    </w:p>
    <w:p w14:paraId="05A73D4C"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Evaluating Information to Determine Compliance with Standards — Using relevant information and individual judgment to determine</w:t>
      </w:r>
      <w:r>
        <w:rPr>
          <w:sz w:val="24"/>
        </w:rPr>
        <w:t xml:space="preserve"> </w:t>
      </w:r>
      <w:r w:rsidRPr="009348AD">
        <w:rPr>
          <w:sz w:val="24"/>
        </w:rPr>
        <w:t>whether events or processes comply with laws, regulations, or standards.</w:t>
      </w:r>
    </w:p>
    <w:p w14:paraId="7BE74EB1"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Updating and Using Relevant Knowledge — Keeping up-to-date technically and applying new knowledge to your job.</w:t>
      </w:r>
    </w:p>
    <w:p w14:paraId="73C2E471"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conflict resolution techniques</w:t>
      </w:r>
    </w:p>
    <w:p w14:paraId="16C2C4E8"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government regulations</w:t>
      </w:r>
    </w:p>
    <w:p w14:paraId="4908A384"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interpersonal communication techniques</w:t>
      </w:r>
    </w:p>
    <w:p w14:paraId="6B75D15F"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interviewing procedures</w:t>
      </w:r>
    </w:p>
    <w:p w14:paraId="21EE2239"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public speaking techniques</w:t>
      </w:r>
    </w:p>
    <w:p w14:paraId="47A3B029"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teaching techniques</w:t>
      </w:r>
    </w:p>
    <w:p w14:paraId="6DA9EB5C"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Resolving Conflicts and Negotiating with Others — Handling complaints, settling disputes, and resolving grievances and conflicts, or</w:t>
      </w:r>
      <w:r>
        <w:rPr>
          <w:sz w:val="24"/>
        </w:rPr>
        <w:t xml:space="preserve"> </w:t>
      </w:r>
      <w:r w:rsidRPr="009348AD">
        <w:rPr>
          <w:sz w:val="24"/>
        </w:rPr>
        <w:t>otherwise negotiating with others.</w:t>
      </w:r>
    </w:p>
    <w:p w14:paraId="2AB719CA"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lastRenderedPageBreak/>
        <w:t>Thinking Creatively — Developing, designing, or creating new applications, ideas, relationships, systems, or products, including artistic contributions.</w:t>
      </w:r>
    </w:p>
    <w:p w14:paraId="4D652D7A"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Interacting With Computers — Using computers and computer systems (including hardware and software) to program, write software, set up functions, enter data, or process information.</w:t>
      </w:r>
    </w:p>
    <w:p w14:paraId="3D8E8C05"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Selling or Influencing Others — Convincing others to buy merchandise/goods or to otherwise change their minds or actions.</w:t>
      </w:r>
    </w:p>
    <w:p w14:paraId="209E6878"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Performing for or Working Directly with the Public — Performing for people or dealing directly with the public. This includes serving</w:t>
      </w:r>
      <w:r>
        <w:rPr>
          <w:sz w:val="24"/>
        </w:rPr>
        <w:t xml:space="preserve"> </w:t>
      </w:r>
      <w:r w:rsidRPr="009348AD">
        <w:rPr>
          <w:sz w:val="24"/>
        </w:rPr>
        <w:t>customers in restaurants and stores, and receiving clients or guests.</w:t>
      </w:r>
    </w:p>
    <w:p w14:paraId="781A9676"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Assisting and Caring for Others — Providing personal assistance, medical attention, emotional support, or other personal care to</w:t>
      </w:r>
      <w:r>
        <w:rPr>
          <w:sz w:val="24"/>
        </w:rPr>
        <w:t xml:space="preserve"> </w:t>
      </w:r>
      <w:r w:rsidRPr="009348AD">
        <w:rPr>
          <w:sz w:val="24"/>
        </w:rPr>
        <w:t>others such as coworkers, customers, or patients.</w:t>
      </w:r>
    </w:p>
    <w:p w14:paraId="2F0B2906"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counsel individuals with personal problems</w:t>
      </w:r>
    </w:p>
    <w:p w14:paraId="5A31A445"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Handling and Moving Objects — Using hands and arms in handling, installing, positioning, and moving materials, and manipulating things.</w:t>
      </w:r>
    </w:p>
    <w:p w14:paraId="3D77C3C8"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Inspecting Equipment, Structures, or Material — Inspecting equipment, structures, or materials to identify the cause of errors or other problems or defects.</w:t>
      </w:r>
    </w:p>
    <w:p w14:paraId="369EABE5"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Performing General Physical Activities — Performing physical activities that require considerable use of your arms and legs and moving your whole body, such as climbing, lifting, balancing, walking, stooping, and handling of materials.</w:t>
      </w:r>
    </w:p>
    <w:p w14:paraId="00353AAD"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Drafting, Laying Out, and Specifying Technical Devices, Parts, and Equipment — Providing documentation, detailed instructions, drawings, or specifications to tell others about how devices, parts, equipment, or structures are to be fabricated, constructed, assembled, modified, maintained, or used.</w:t>
      </w:r>
    </w:p>
    <w:p w14:paraId="1518A118"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 xml:space="preserve">Operating Vehicles, Mechanized Devices, or Equipment — Running, maneuvering, navigating, or driving vehicles or mechanized equipment, such as </w:t>
      </w:r>
      <w:r w:rsidR="00DB0F4F">
        <w:rPr>
          <w:sz w:val="24"/>
        </w:rPr>
        <w:t>passenger vehicles</w:t>
      </w:r>
      <w:r w:rsidRPr="009348AD">
        <w:rPr>
          <w:sz w:val="24"/>
        </w:rPr>
        <w:t>.</w:t>
      </w:r>
    </w:p>
    <w:p w14:paraId="6CE8C991"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Controlling Machines and Processes — Using either control mechanisms or direct physical activity to operate machines or</w:t>
      </w:r>
      <w:r>
        <w:rPr>
          <w:sz w:val="24"/>
        </w:rPr>
        <w:t xml:space="preserve"> </w:t>
      </w:r>
      <w:r w:rsidRPr="009348AD">
        <w:rPr>
          <w:sz w:val="24"/>
        </w:rPr>
        <w:t>processes (not including computers or vehicles).</w:t>
      </w:r>
    </w:p>
    <w:p w14:paraId="3989C28F"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Repairing and Maintaining Electronic Equipment — Servicing, repairing, calibrating, regulating, fine-tuning, or testing machines, devices, and equipment that operate primarily on the basis of electrical or electronic (not mechanical) principles.</w:t>
      </w:r>
    </w:p>
    <w:p w14:paraId="74F9AFCD"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Repairing and Maintaining Mechanical Equipment — Servicing, repairing, adjusting, and testing machines, devices, moving parts, and equipment that operate primarily on the basis of mechanical (not electronic) principles.</w:t>
      </w:r>
    </w:p>
    <w:p w14:paraId="29DA5318" w14:textId="77777777" w:rsidR="003751D7" w:rsidRDefault="003751D7" w:rsidP="003751D7">
      <w:pPr>
        <w:tabs>
          <w:tab w:val="left" w:pos="1200"/>
          <w:tab w:val="left" w:pos="1800"/>
          <w:tab w:val="left" w:pos="2400"/>
          <w:tab w:val="center" w:pos="5040"/>
          <w:tab w:val="center" w:pos="6600"/>
          <w:tab w:val="center" w:pos="8400"/>
        </w:tabs>
        <w:ind w:left="720"/>
        <w:jc w:val="both"/>
        <w:rPr>
          <w:sz w:val="24"/>
        </w:rPr>
      </w:pPr>
    </w:p>
    <w:p w14:paraId="37B290DE" w14:textId="77777777" w:rsidR="003751D7" w:rsidRDefault="003751D7" w:rsidP="003751D7">
      <w:pPr>
        <w:tabs>
          <w:tab w:val="left" w:pos="600"/>
          <w:tab w:val="left" w:pos="1200"/>
          <w:tab w:val="left" w:pos="1800"/>
          <w:tab w:val="left" w:pos="2400"/>
          <w:tab w:val="left" w:pos="3000"/>
          <w:tab w:val="left" w:pos="3600"/>
          <w:tab w:val="left" w:pos="4200"/>
          <w:tab w:val="left" w:pos="4680"/>
          <w:tab w:val="center" w:pos="5400"/>
        </w:tabs>
        <w:ind w:right="720"/>
        <w:jc w:val="center"/>
        <w:rPr>
          <w:b/>
          <w:sz w:val="24"/>
        </w:rPr>
      </w:pPr>
      <w:r>
        <w:rPr>
          <w:b/>
          <w:sz w:val="24"/>
        </w:rPr>
        <w:t>ESSENTIAL FUNCTIONS</w:t>
      </w:r>
    </w:p>
    <w:p w14:paraId="586C639F" w14:textId="77777777" w:rsidR="003751D7" w:rsidRDefault="003751D7" w:rsidP="003751D7">
      <w:pPr>
        <w:tabs>
          <w:tab w:val="left" w:pos="600"/>
          <w:tab w:val="left" w:pos="1200"/>
          <w:tab w:val="left" w:pos="1800"/>
          <w:tab w:val="left" w:pos="2400"/>
          <w:tab w:val="left" w:pos="3000"/>
          <w:tab w:val="left" w:pos="3600"/>
          <w:tab w:val="left" w:pos="4200"/>
          <w:tab w:val="left" w:pos="4680"/>
          <w:tab w:val="center" w:pos="5400"/>
        </w:tabs>
        <w:ind w:right="720"/>
        <w:jc w:val="center"/>
        <w:rPr>
          <w:b/>
          <w:sz w:val="24"/>
        </w:rPr>
      </w:pPr>
    </w:p>
    <w:p w14:paraId="5136B5D5" w14:textId="77777777" w:rsidR="005D2FBD" w:rsidRDefault="003751D7" w:rsidP="00AC5731">
      <w:pPr>
        <w:tabs>
          <w:tab w:val="left" w:pos="720"/>
          <w:tab w:val="left" w:pos="1800"/>
          <w:tab w:val="left" w:pos="2400"/>
          <w:tab w:val="left" w:pos="3000"/>
          <w:tab w:val="left" w:pos="3600"/>
          <w:tab w:val="left" w:pos="4200"/>
          <w:tab w:val="left" w:pos="4680"/>
          <w:tab w:val="center" w:pos="5400"/>
        </w:tabs>
        <w:ind w:left="720"/>
        <w:jc w:val="both"/>
        <w:rPr>
          <w:sz w:val="24"/>
        </w:rPr>
      </w:pPr>
      <w:r w:rsidRPr="003751D7">
        <w:rPr>
          <w:sz w:val="24"/>
        </w:rPr>
        <w:t>The essential functions of</w:t>
      </w:r>
      <w:r>
        <w:rPr>
          <w:sz w:val="24"/>
        </w:rPr>
        <w:t xml:space="preserve"> the Principal position include the ability to perform the identified tasks and to possess and utilize the identified k</w:t>
      </w:r>
      <w:r w:rsidRPr="009348AD">
        <w:rPr>
          <w:sz w:val="24"/>
        </w:rPr>
        <w:t>nowledge</w:t>
      </w:r>
      <w:r>
        <w:rPr>
          <w:sz w:val="24"/>
        </w:rPr>
        <w:t>,</w:t>
      </w:r>
      <w:r w:rsidRPr="009348AD">
        <w:rPr>
          <w:sz w:val="24"/>
        </w:rPr>
        <w:t xml:space="preserve"> </w:t>
      </w:r>
      <w:r>
        <w:rPr>
          <w:sz w:val="24"/>
        </w:rPr>
        <w:t>s</w:t>
      </w:r>
      <w:r w:rsidRPr="009348AD">
        <w:rPr>
          <w:sz w:val="24"/>
        </w:rPr>
        <w:t>kills</w:t>
      </w:r>
      <w:r>
        <w:rPr>
          <w:sz w:val="24"/>
        </w:rPr>
        <w:t xml:space="preserve">, </w:t>
      </w:r>
      <w:r w:rsidR="00C124AD">
        <w:rPr>
          <w:sz w:val="24"/>
        </w:rPr>
        <w:t xml:space="preserve">and </w:t>
      </w:r>
      <w:r>
        <w:rPr>
          <w:sz w:val="24"/>
        </w:rPr>
        <w:t>a</w:t>
      </w:r>
      <w:r w:rsidRPr="009348AD">
        <w:rPr>
          <w:sz w:val="24"/>
        </w:rPr>
        <w:t>bilities</w:t>
      </w:r>
      <w:r>
        <w:rPr>
          <w:sz w:val="24"/>
        </w:rPr>
        <w:t xml:space="preserve"> and to perform the identified work </w:t>
      </w:r>
      <w:r w:rsidR="00C124AD">
        <w:rPr>
          <w:sz w:val="24"/>
        </w:rPr>
        <w:t xml:space="preserve">activities. </w:t>
      </w:r>
      <w:r>
        <w:rPr>
          <w:sz w:val="24"/>
        </w:rPr>
        <w:t>The essential functions further include the ability to perform the following identified physical requirements:</w:t>
      </w:r>
      <w:r w:rsidRPr="009348AD">
        <w:rPr>
          <w:sz w:val="24"/>
        </w:rPr>
        <w:t xml:space="preserve">  </w:t>
      </w:r>
    </w:p>
    <w:p w14:paraId="3AEA9BDF" w14:textId="77777777" w:rsidR="00B852CA" w:rsidRPr="003751D7" w:rsidRDefault="00B852CA" w:rsidP="00AC5731">
      <w:pPr>
        <w:tabs>
          <w:tab w:val="left" w:pos="720"/>
          <w:tab w:val="left" w:pos="1800"/>
          <w:tab w:val="left" w:pos="2400"/>
          <w:tab w:val="left" w:pos="3000"/>
          <w:tab w:val="left" w:pos="3600"/>
          <w:tab w:val="left" w:pos="4200"/>
          <w:tab w:val="left" w:pos="4680"/>
          <w:tab w:val="center" w:pos="5400"/>
        </w:tabs>
        <w:ind w:left="720"/>
        <w:jc w:val="both"/>
        <w:rPr>
          <w:sz w:val="24"/>
        </w:rPr>
      </w:pPr>
      <w:r>
        <w:rPr>
          <w:sz w:val="24"/>
        </w:rPr>
        <w:br w:type="page"/>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76"/>
        <w:gridCol w:w="6048"/>
        <w:gridCol w:w="706"/>
        <w:gridCol w:w="706"/>
        <w:gridCol w:w="706"/>
        <w:gridCol w:w="706"/>
        <w:gridCol w:w="706"/>
      </w:tblGrid>
      <w:tr w:rsidR="00007D0E" w14:paraId="5C433651" w14:textId="77777777">
        <w:trPr>
          <w:jc w:val="center"/>
        </w:trPr>
        <w:tc>
          <w:tcPr>
            <w:tcW w:w="576" w:type="dxa"/>
            <w:tcBorders>
              <w:right w:val="nil"/>
            </w:tcBorders>
          </w:tcPr>
          <w:p w14:paraId="556A9EA4" w14:textId="77777777" w:rsidR="00007D0E" w:rsidRDefault="00007D0E"/>
        </w:tc>
        <w:tc>
          <w:tcPr>
            <w:tcW w:w="6048" w:type="dxa"/>
            <w:tcBorders>
              <w:top w:val="single" w:sz="12" w:space="0" w:color="auto"/>
              <w:left w:val="nil"/>
              <w:bottom w:val="single" w:sz="6" w:space="0" w:color="auto"/>
            </w:tcBorders>
          </w:tcPr>
          <w:p w14:paraId="7654D13E" w14:textId="77777777" w:rsidR="00C124AD" w:rsidRDefault="00007D0E">
            <w:pPr>
              <w:numPr>
                <w:ilvl w:val="12"/>
                <w:numId w:val="0"/>
              </w:numPr>
              <w:tabs>
                <w:tab w:val="center" w:pos="3150"/>
              </w:tabs>
              <w:ind w:left="360" w:hanging="360"/>
              <w:rPr>
                <w:b/>
              </w:rPr>
            </w:pPr>
            <w:r>
              <w:br/>
            </w:r>
            <w:r>
              <w:tab/>
            </w:r>
            <w:r w:rsidR="005D2FBD" w:rsidRPr="005D2FBD">
              <w:rPr>
                <w:b/>
              </w:rPr>
              <w:t xml:space="preserve"> Essential</w:t>
            </w:r>
            <w:r w:rsidR="005D2FBD">
              <w:t xml:space="preserve"> </w:t>
            </w:r>
            <w:r>
              <w:rPr>
                <w:b/>
              </w:rPr>
              <w:t>Physical Requirements</w:t>
            </w:r>
          </w:p>
          <w:p w14:paraId="2EEC254B" w14:textId="77777777" w:rsidR="00007D0E" w:rsidRDefault="00007D0E">
            <w:pPr>
              <w:numPr>
                <w:ilvl w:val="12"/>
                <w:numId w:val="0"/>
              </w:numPr>
              <w:tabs>
                <w:tab w:val="center" w:pos="3150"/>
              </w:tabs>
              <w:ind w:left="360" w:hanging="360"/>
            </w:pPr>
            <w:r>
              <w:br/>
            </w:r>
            <w:r>
              <w:tab/>
            </w:r>
            <w:r>
              <w:rPr>
                <w:b/>
              </w:rPr>
              <w:t xml:space="preserve">Principal </w:t>
            </w:r>
            <w:r>
              <w:br/>
            </w:r>
            <w:r>
              <w:br/>
            </w:r>
          </w:p>
        </w:tc>
        <w:tc>
          <w:tcPr>
            <w:tcW w:w="706" w:type="dxa"/>
          </w:tcPr>
          <w:p w14:paraId="345F8C22" w14:textId="77777777" w:rsidR="00007D0E" w:rsidRDefault="00007D0E">
            <w:pPr>
              <w:jc w:val="center"/>
              <w:rPr>
                <w:b/>
                <w:sz w:val="19"/>
              </w:rPr>
            </w:pPr>
            <w:r>
              <w:rPr>
                <w:b/>
                <w:sz w:val="19"/>
              </w:rPr>
              <w:object w:dxaOrig="342" w:dyaOrig="1802" w14:anchorId="766E6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90pt" o:ole="">
                  <v:imagedata r:id="rId7" o:title=""/>
                </v:shape>
                <o:OLEObject Type="Embed" ProgID="MSWordArt.2" ShapeID="_x0000_i1025" DrawAspect="Content" ObjectID="_1753686242" r:id="rId8">
                  <o:FieldCodes>\s</o:FieldCodes>
                </o:OLEObject>
              </w:object>
            </w:r>
          </w:p>
        </w:tc>
        <w:tc>
          <w:tcPr>
            <w:tcW w:w="706" w:type="dxa"/>
          </w:tcPr>
          <w:p w14:paraId="508FBEAE" w14:textId="77777777" w:rsidR="00007D0E" w:rsidRDefault="00007D0E">
            <w:pPr>
              <w:jc w:val="center"/>
              <w:rPr>
                <w:b/>
                <w:sz w:val="19"/>
              </w:rPr>
            </w:pPr>
            <w:r>
              <w:rPr>
                <w:b/>
                <w:sz w:val="19"/>
              </w:rPr>
              <w:object w:dxaOrig="342" w:dyaOrig="1802" w14:anchorId="049562AA">
                <v:shape id="_x0000_i1026" type="#_x0000_t75" style="width:17.25pt;height:90pt" o:ole="">
                  <v:imagedata r:id="rId9" o:title=""/>
                </v:shape>
                <o:OLEObject Type="Embed" ProgID="MSWordArt.2" ShapeID="_x0000_i1026" DrawAspect="Content" ObjectID="_1753686243" r:id="rId10">
                  <o:FieldCodes>\s</o:FieldCodes>
                </o:OLEObject>
              </w:object>
            </w:r>
          </w:p>
        </w:tc>
        <w:tc>
          <w:tcPr>
            <w:tcW w:w="706" w:type="dxa"/>
          </w:tcPr>
          <w:p w14:paraId="3592FA3E" w14:textId="77777777" w:rsidR="00007D0E" w:rsidRDefault="00007D0E">
            <w:pPr>
              <w:jc w:val="center"/>
              <w:rPr>
                <w:b/>
                <w:sz w:val="19"/>
              </w:rPr>
            </w:pPr>
            <w:r>
              <w:rPr>
                <w:b/>
                <w:sz w:val="19"/>
              </w:rPr>
              <w:object w:dxaOrig="470" w:dyaOrig="1802" w14:anchorId="71F6C189">
                <v:shape id="_x0000_i1027" type="#_x0000_t75" style="width:23.25pt;height:90pt" o:ole="">
                  <v:imagedata r:id="rId11" o:title=""/>
                </v:shape>
                <o:OLEObject Type="Embed" ProgID="MSWordArt.2" ShapeID="_x0000_i1027" DrawAspect="Content" ObjectID="_1753686244" r:id="rId12">
                  <o:FieldCodes>\s</o:FieldCodes>
                </o:OLEObject>
              </w:object>
            </w:r>
          </w:p>
        </w:tc>
        <w:tc>
          <w:tcPr>
            <w:tcW w:w="706" w:type="dxa"/>
          </w:tcPr>
          <w:p w14:paraId="6296FEFA" w14:textId="77777777" w:rsidR="00007D0E" w:rsidRDefault="00007D0E">
            <w:pPr>
              <w:jc w:val="center"/>
              <w:rPr>
                <w:b/>
                <w:sz w:val="19"/>
              </w:rPr>
            </w:pPr>
            <w:r>
              <w:rPr>
                <w:b/>
                <w:sz w:val="19"/>
              </w:rPr>
              <w:object w:dxaOrig="342" w:dyaOrig="1802" w14:anchorId="226BA44D">
                <v:shape id="_x0000_i1028" type="#_x0000_t75" style="width:17.25pt;height:90pt" o:ole="">
                  <v:imagedata r:id="rId13" o:title=""/>
                </v:shape>
                <o:OLEObject Type="Embed" ProgID="MSWordArt.2" ShapeID="_x0000_i1028" DrawAspect="Content" ObjectID="_1753686245" r:id="rId14">
                  <o:FieldCodes>\s</o:FieldCodes>
                </o:OLEObject>
              </w:object>
            </w:r>
          </w:p>
        </w:tc>
        <w:tc>
          <w:tcPr>
            <w:tcW w:w="706" w:type="dxa"/>
          </w:tcPr>
          <w:p w14:paraId="55C0B095" w14:textId="77777777" w:rsidR="00007D0E" w:rsidRDefault="00007D0E">
            <w:pPr>
              <w:jc w:val="center"/>
              <w:rPr>
                <w:b/>
                <w:sz w:val="19"/>
              </w:rPr>
            </w:pPr>
            <w:r>
              <w:rPr>
                <w:b/>
                <w:sz w:val="19"/>
              </w:rPr>
              <w:object w:dxaOrig="342" w:dyaOrig="1802" w14:anchorId="168AD772">
                <v:shape id="_x0000_i1029" type="#_x0000_t75" style="width:17.25pt;height:90pt" o:ole="">
                  <v:imagedata r:id="rId15" o:title=""/>
                </v:shape>
                <o:OLEObject Type="Embed" ProgID="MSWordArt.2" ShapeID="_x0000_i1029" DrawAspect="Content" ObjectID="_1753686246" r:id="rId16">
                  <o:FieldCodes>\s</o:FieldCodes>
                </o:OLEObject>
              </w:object>
            </w:r>
          </w:p>
        </w:tc>
      </w:tr>
      <w:tr w:rsidR="00007D0E" w:rsidRPr="00C124AD" w14:paraId="76B199AF" w14:textId="77777777">
        <w:trPr>
          <w:jc w:val="center"/>
        </w:trPr>
        <w:tc>
          <w:tcPr>
            <w:tcW w:w="576" w:type="dxa"/>
            <w:tcBorders>
              <w:right w:val="nil"/>
            </w:tcBorders>
          </w:tcPr>
          <w:p w14:paraId="1987BABD"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07139B10" w14:textId="77777777" w:rsidR="00007D0E" w:rsidRPr="00C124AD" w:rsidRDefault="00007D0E">
            <w:pPr>
              <w:numPr>
                <w:ilvl w:val="12"/>
                <w:numId w:val="0"/>
              </w:numPr>
              <w:ind w:left="360" w:hanging="360"/>
              <w:rPr>
                <w:sz w:val="16"/>
                <w:szCs w:val="16"/>
              </w:rPr>
            </w:pPr>
            <w:r w:rsidRPr="00C124AD">
              <w:rPr>
                <w:b/>
                <w:sz w:val="16"/>
                <w:szCs w:val="16"/>
              </w:rPr>
              <w:t>Stamina</w:t>
            </w:r>
          </w:p>
        </w:tc>
        <w:tc>
          <w:tcPr>
            <w:tcW w:w="706" w:type="dxa"/>
          </w:tcPr>
          <w:p w14:paraId="16306359" w14:textId="77777777" w:rsidR="00007D0E" w:rsidRPr="00C124AD" w:rsidRDefault="00007D0E">
            <w:pPr>
              <w:jc w:val="center"/>
              <w:rPr>
                <w:b/>
                <w:sz w:val="16"/>
                <w:szCs w:val="16"/>
              </w:rPr>
            </w:pPr>
          </w:p>
        </w:tc>
        <w:tc>
          <w:tcPr>
            <w:tcW w:w="706" w:type="dxa"/>
          </w:tcPr>
          <w:p w14:paraId="595FF917" w14:textId="77777777" w:rsidR="00007D0E" w:rsidRPr="00C124AD" w:rsidRDefault="00007D0E">
            <w:pPr>
              <w:jc w:val="center"/>
              <w:rPr>
                <w:b/>
                <w:sz w:val="16"/>
                <w:szCs w:val="16"/>
              </w:rPr>
            </w:pPr>
          </w:p>
        </w:tc>
        <w:tc>
          <w:tcPr>
            <w:tcW w:w="706" w:type="dxa"/>
          </w:tcPr>
          <w:p w14:paraId="51E3C431" w14:textId="77777777" w:rsidR="00007D0E" w:rsidRPr="00C124AD" w:rsidRDefault="00007D0E">
            <w:pPr>
              <w:jc w:val="center"/>
              <w:rPr>
                <w:b/>
                <w:sz w:val="16"/>
                <w:szCs w:val="16"/>
              </w:rPr>
            </w:pPr>
          </w:p>
        </w:tc>
        <w:tc>
          <w:tcPr>
            <w:tcW w:w="706" w:type="dxa"/>
          </w:tcPr>
          <w:p w14:paraId="29EA67AA" w14:textId="77777777" w:rsidR="00007D0E" w:rsidRPr="00C124AD" w:rsidRDefault="00007D0E">
            <w:pPr>
              <w:jc w:val="center"/>
              <w:rPr>
                <w:b/>
                <w:sz w:val="16"/>
                <w:szCs w:val="16"/>
              </w:rPr>
            </w:pPr>
          </w:p>
        </w:tc>
        <w:tc>
          <w:tcPr>
            <w:tcW w:w="706" w:type="dxa"/>
          </w:tcPr>
          <w:p w14:paraId="2097B2C3" w14:textId="77777777" w:rsidR="00007D0E" w:rsidRPr="00C124AD" w:rsidRDefault="00007D0E">
            <w:pPr>
              <w:jc w:val="center"/>
              <w:rPr>
                <w:b/>
                <w:sz w:val="16"/>
                <w:szCs w:val="16"/>
              </w:rPr>
            </w:pPr>
          </w:p>
        </w:tc>
      </w:tr>
      <w:tr w:rsidR="00007D0E" w:rsidRPr="00C124AD" w14:paraId="3F20CA6C" w14:textId="77777777">
        <w:trPr>
          <w:jc w:val="center"/>
        </w:trPr>
        <w:tc>
          <w:tcPr>
            <w:tcW w:w="576" w:type="dxa"/>
            <w:tcBorders>
              <w:right w:val="nil"/>
            </w:tcBorders>
          </w:tcPr>
          <w:p w14:paraId="1661CD4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10CFCA0" w14:textId="77777777" w:rsidR="00007D0E" w:rsidRPr="00C124AD" w:rsidRDefault="00007D0E">
            <w:pPr>
              <w:numPr>
                <w:ilvl w:val="0"/>
                <w:numId w:val="4"/>
              </w:numPr>
              <w:rPr>
                <w:sz w:val="16"/>
                <w:szCs w:val="16"/>
              </w:rPr>
            </w:pPr>
            <w:r w:rsidRPr="00C124AD">
              <w:rPr>
                <w:sz w:val="16"/>
                <w:szCs w:val="16"/>
              </w:rPr>
              <w:t>Sitting</w:t>
            </w:r>
          </w:p>
        </w:tc>
        <w:tc>
          <w:tcPr>
            <w:tcW w:w="706" w:type="dxa"/>
          </w:tcPr>
          <w:p w14:paraId="2A446C2E" w14:textId="77777777" w:rsidR="00007D0E" w:rsidRPr="00C124AD" w:rsidRDefault="00007D0E">
            <w:pPr>
              <w:jc w:val="center"/>
              <w:rPr>
                <w:sz w:val="16"/>
                <w:szCs w:val="16"/>
              </w:rPr>
            </w:pPr>
          </w:p>
        </w:tc>
        <w:tc>
          <w:tcPr>
            <w:tcW w:w="706" w:type="dxa"/>
          </w:tcPr>
          <w:p w14:paraId="1DF6E353" w14:textId="77777777" w:rsidR="00007D0E" w:rsidRPr="00C124AD" w:rsidRDefault="00007D0E">
            <w:pPr>
              <w:jc w:val="center"/>
              <w:rPr>
                <w:sz w:val="16"/>
                <w:szCs w:val="16"/>
              </w:rPr>
            </w:pPr>
            <w:r w:rsidRPr="00C124AD">
              <w:rPr>
                <w:sz w:val="16"/>
                <w:szCs w:val="16"/>
              </w:rPr>
              <w:t>X</w:t>
            </w:r>
          </w:p>
        </w:tc>
        <w:tc>
          <w:tcPr>
            <w:tcW w:w="706" w:type="dxa"/>
          </w:tcPr>
          <w:p w14:paraId="237BACFD" w14:textId="77777777" w:rsidR="00007D0E" w:rsidRPr="00C124AD" w:rsidRDefault="00007D0E">
            <w:pPr>
              <w:jc w:val="center"/>
              <w:rPr>
                <w:sz w:val="16"/>
                <w:szCs w:val="16"/>
              </w:rPr>
            </w:pPr>
          </w:p>
        </w:tc>
        <w:tc>
          <w:tcPr>
            <w:tcW w:w="706" w:type="dxa"/>
          </w:tcPr>
          <w:p w14:paraId="5AA82479" w14:textId="77777777" w:rsidR="00007D0E" w:rsidRPr="00C124AD" w:rsidRDefault="00007D0E">
            <w:pPr>
              <w:jc w:val="center"/>
              <w:rPr>
                <w:sz w:val="16"/>
                <w:szCs w:val="16"/>
              </w:rPr>
            </w:pPr>
          </w:p>
        </w:tc>
        <w:tc>
          <w:tcPr>
            <w:tcW w:w="706" w:type="dxa"/>
          </w:tcPr>
          <w:p w14:paraId="7F8C297E" w14:textId="77777777" w:rsidR="00007D0E" w:rsidRPr="00C124AD" w:rsidRDefault="00007D0E">
            <w:pPr>
              <w:jc w:val="center"/>
              <w:rPr>
                <w:sz w:val="16"/>
                <w:szCs w:val="16"/>
              </w:rPr>
            </w:pPr>
          </w:p>
        </w:tc>
      </w:tr>
      <w:tr w:rsidR="00007D0E" w:rsidRPr="00C124AD" w14:paraId="6ECE6FC1" w14:textId="77777777">
        <w:trPr>
          <w:jc w:val="center"/>
        </w:trPr>
        <w:tc>
          <w:tcPr>
            <w:tcW w:w="576" w:type="dxa"/>
            <w:tcBorders>
              <w:right w:val="nil"/>
            </w:tcBorders>
          </w:tcPr>
          <w:p w14:paraId="6802709E"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0A74001" w14:textId="77777777" w:rsidR="00007D0E" w:rsidRPr="00C124AD" w:rsidRDefault="00007D0E">
            <w:pPr>
              <w:numPr>
                <w:ilvl w:val="0"/>
                <w:numId w:val="4"/>
              </w:numPr>
              <w:rPr>
                <w:sz w:val="16"/>
                <w:szCs w:val="16"/>
              </w:rPr>
            </w:pPr>
            <w:r w:rsidRPr="00C124AD">
              <w:rPr>
                <w:sz w:val="16"/>
                <w:szCs w:val="16"/>
              </w:rPr>
              <w:t>Walking</w:t>
            </w:r>
          </w:p>
        </w:tc>
        <w:tc>
          <w:tcPr>
            <w:tcW w:w="706" w:type="dxa"/>
          </w:tcPr>
          <w:p w14:paraId="6B4F41B3" w14:textId="77777777" w:rsidR="00007D0E" w:rsidRPr="00C124AD" w:rsidRDefault="00007D0E">
            <w:pPr>
              <w:jc w:val="center"/>
              <w:rPr>
                <w:sz w:val="16"/>
                <w:szCs w:val="16"/>
              </w:rPr>
            </w:pPr>
          </w:p>
        </w:tc>
        <w:tc>
          <w:tcPr>
            <w:tcW w:w="706" w:type="dxa"/>
          </w:tcPr>
          <w:p w14:paraId="5A9859FA" w14:textId="77777777" w:rsidR="00007D0E" w:rsidRPr="00C124AD" w:rsidRDefault="00007D0E">
            <w:pPr>
              <w:jc w:val="center"/>
              <w:rPr>
                <w:sz w:val="16"/>
                <w:szCs w:val="16"/>
              </w:rPr>
            </w:pPr>
          </w:p>
        </w:tc>
        <w:tc>
          <w:tcPr>
            <w:tcW w:w="706" w:type="dxa"/>
          </w:tcPr>
          <w:p w14:paraId="21C09FAB" w14:textId="77777777" w:rsidR="00007D0E" w:rsidRPr="00C124AD" w:rsidRDefault="00007D0E">
            <w:pPr>
              <w:jc w:val="center"/>
              <w:rPr>
                <w:sz w:val="16"/>
                <w:szCs w:val="16"/>
              </w:rPr>
            </w:pPr>
          </w:p>
        </w:tc>
        <w:tc>
          <w:tcPr>
            <w:tcW w:w="706" w:type="dxa"/>
          </w:tcPr>
          <w:p w14:paraId="75BA2069" w14:textId="77777777" w:rsidR="00007D0E" w:rsidRPr="00C124AD" w:rsidRDefault="00007D0E">
            <w:pPr>
              <w:jc w:val="center"/>
              <w:rPr>
                <w:sz w:val="16"/>
                <w:szCs w:val="16"/>
              </w:rPr>
            </w:pPr>
            <w:r w:rsidRPr="00C124AD">
              <w:rPr>
                <w:sz w:val="16"/>
                <w:szCs w:val="16"/>
              </w:rPr>
              <w:t>X</w:t>
            </w:r>
          </w:p>
        </w:tc>
        <w:tc>
          <w:tcPr>
            <w:tcW w:w="706" w:type="dxa"/>
          </w:tcPr>
          <w:p w14:paraId="007A4C51" w14:textId="77777777" w:rsidR="00007D0E" w:rsidRPr="00C124AD" w:rsidRDefault="00007D0E">
            <w:pPr>
              <w:jc w:val="center"/>
              <w:rPr>
                <w:sz w:val="16"/>
                <w:szCs w:val="16"/>
              </w:rPr>
            </w:pPr>
          </w:p>
        </w:tc>
      </w:tr>
      <w:tr w:rsidR="00007D0E" w:rsidRPr="00C124AD" w14:paraId="3B874B2D" w14:textId="77777777">
        <w:trPr>
          <w:jc w:val="center"/>
        </w:trPr>
        <w:tc>
          <w:tcPr>
            <w:tcW w:w="576" w:type="dxa"/>
            <w:tcBorders>
              <w:right w:val="nil"/>
            </w:tcBorders>
          </w:tcPr>
          <w:p w14:paraId="00A21F07"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68CFB60" w14:textId="77777777" w:rsidR="00007D0E" w:rsidRPr="00C124AD" w:rsidRDefault="00007D0E">
            <w:pPr>
              <w:numPr>
                <w:ilvl w:val="0"/>
                <w:numId w:val="4"/>
              </w:numPr>
              <w:rPr>
                <w:sz w:val="16"/>
                <w:szCs w:val="16"/>
              </w:rPr>
            </w:pPr>
            <w:r w:rsidRPr="00C124AD">
              <w:rPr>
                <w:sz w:val="16"/>
                <w:szCs w:val="16"/>
              </w:rPr>
              <w:t>Standing</w:t>
            </w:r>
          </w:p>
        </w:tc>
        <w:tc>
          <w:tcPr>
            <w:tcW w:w="706" w:type="dxa"/>
          </w:tcPr>
          <w:p w14:paraId="499475AE" w14:textId="77777777" w:rsidR="00007D0E" w:rsidRPr="00C124AD" w:rsidRDefault="00007D0E">
            <w:pPr>
              <w:jc w:val="center"/>
              <w:rPr>
                <w:sz w:val="16"/>
                <w:szCs w:val="16"/>
              </w:rPr>
            </w:pPr>
          </w:p>
        </w:tc>
        <w:tc>
          <w:tcPr>
            <w:tcW w:w="706" w:type="dxa"/>
          </w:tcPr>
          <w:p w14:paraId="5F73776A" w14:textId="77777777" w:rsidR="00007D0E" w:rsidRPr="00C124AD" w:rsidRDefault="00007D0E">
            <w:pPr>
              <w:jc w:val="center"/>
              <w:rPr>
                <w:sz w:val="16"/>
                <w:szCs w:val="16"/>
              </w:rPr>
            </w:pPr>
          </w:p>
        </w:tc>
        <w:tc>
          <w:tcPr>
            <w:tcW w:w="706" w:type="dxa"/>
          </w:tcPr>
          <w:p w14:paraId="6BB90A3A" w14:textId="77777777" w:rsidR="00007D0E" w:rsidRPr="00C124AD" w:rsidRDefault="00007D0E">
            <w:pPr>
              <w:jc w:val="center"/>
              <w:rPr>
                <w:sz w:val="16"/>
                <w:szCs w:val="16"/>
              </w:rPr>
            </w:pPr>
          </w:p>
        </w:tc>
        <w:tc>
          <w:tcPr>
            <w:tcW w:w="706" w:type="dxa"/>
          </w:tcPr>
          <w:p w14:paraId="34CA426A" w14:textId="77777777" w:rsidR="00007D0E" w:rsidRPr="00C124AD" w:rsidRDefault="00007D0E">
            <w:pPr>
              <w:jc w:val="center"/>
              <w:rPr>
                <w:sz w:val="16"/>
                <w:szCs w:val="16"/>
              </w:rPr>
            </w:pPr>
            <w:r w:rsidRPr="00C124AD">
              <w:rPr>
                <w:sz w:val="16"/>
                <w:szCs w:val="16"/>
              </w:rPr>
              <w:t>X</w:t>
            </w:r>
          </w:p>
        </w:tc>
        <w:tc>
          <w:tcPr>
            <w:tcW w:w="706" w:type="dxa"/>
          </w:tcPr>
          <w:p w14:paraId="4E62B359" w14:textId="77777777" w:rsidR="00007D0E" w:rsidRPr="00C124AD" w:rsidRDefault="00007D0E">
            <w:pPr>
              <w:jc w:val="center"/>
              <w:rPr>
                <w:sz w:val="16"/>
                <w:szCs w:val="16"/>
              </w:rPr>
            </w:pPr>
          </w:p>
        </w:tc>
      </w:tr>
      <w:tr w:rsidR="00007D0E" w:rsidRPr="00C124AD" w14:paraId="6674FA5B" w14:textId="77777777">
        <w:trPr>
          <w:jc w:val="center"/>
        </w:trPr>
        <w:tc>
          <w:tcPr>
            <w:tcW w:w="576" w:type="dxa"/>
            <w:tcBorders>
              <w:right w:val="nil"/>
            </w:tcBorders>
          </w:tcPr>
          <w:p w14:paraId="505BE220"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FFECB3A" w14:textId="77777777" w:rsidR="00007D0E" w:rsidRPr="00C124AD" w:rsidRDefault="00007D0E">
            <w:pPr>
              <w:numPr>
                <w:ilvl w:val="0"/>
                <w:numId w:val="4"/>
              </w:numPr>
              <w:rPr>
                <w:sz w:val="16"/>
                <w:szCs w:val="16"/>
              </w:rPr>
            </w:pPr>
            <w:r w:rsidRPr="00C124AD">
              <w:rPr>
                <w:sz w:val="16"/>
                <w:szCs w:val="16"/>
              </w:rPr>
              <w:t>Sprinting/Running</w:t>
            </w:r>
          </w:p>
        </w:tc>
        <w:tc>
          <w:tcPr>
            <w:tcW w:w="706" w:type="dxa"/>
          </w:tcPr>
          <w:p w14:paraId="1CC7559A" w14:textId="77777777" w:rsidR="00007D0E" w:rsidRPr="00C124AD" w:rsidRDefault="00007D0E">
            <w:pPr>
              <w:jc w:val="center"/>
              <w:rPr>
                <w:sz w:val="16"/>
                <w:szCs w:val="16"/>
              </w:rPr>
            </w:pPr>
          </w:p>
        </w:tc>
        <w:tc>
          <w:tcPr>
            <w:tcW w:w="706" w:type="dxa"/>
          </w:tcPr>
          <w:p w14:paraId="262BAD38" w14:textId="77777777" w:rsidR="00007D0E" w:rsidRPr="00C124AD" w:rsidRDefault="00007D0E">
            <w:pPr>
              <w:jc w:val="center"/>
              <w:rPr>
                <w:sz w:val="16"/>
                <w:szCs w:val="16"/>
              </w:rPr>
            </w:pPr>
            <w:r w:rsidRPr="00C124AD">
              <w:rPr>
                <w:sz w:val="16"/>
                <w:szCs w:val="16"/>
              </w:rPr>
              <w:t>X</w:t>
            </w:r>
          </w:p>
        </w:tc>
        <w:tc>
          <w:tcPr>
            <w:tcW w:w="706" w:type="dxa"/>
          </w:tcPr>
          <w:p w14:paraId="74A100A0" w14:textId="77777777" w:rsidR="00007D0E" w:rsidRPr="00C124AD" w:rsidRDefault="00007D0E">
            <w:pPr>
              <w:jc w:val="center"/>
              <w:rPr>
                <w:sz w:val="16"/>
                <w:szCs w:val="16"/>
              </w:rPr>
            </w:pPr>
          </w:p>
        </w:tc>
        <w:tc>
          <w:tcPr>
            <w:tcW w:w="706" w:type="dxa"/>
          </w:tcPr>
          <w:p w14:paraId="5FA1FEAC" w14:textId="77777777" w:rsidR="00007D0E" w:rsidRPr="00C124AD" w:rsidRDefault="00007D0E">
            <w:pPr>
              <w:jc w:val="center"/>
              <w:rPr>
                <w:sz w:val="16"/>
                <w:szCs w:val="16"/>
              </w:rPr>
            </w:pPr>
          </w:p>
        </w:tc>
        <w:tc>
          <w:tcPr>
            <w:tcW w:w="706" w:type="dxa"/>
          </w:tcPr>
          <w:p w14:paraId="64B3F2C2" w14:textId="77777777" w:rsidR="00007D0E" w:rsidRPr="00C124AD" w:rsidRDefault="00007D0E">
            <w:pPr>
              <w:jc w:val="center"/>
              <w:rPr>
                <w:sz w:val="16"/>
                <w:szCs w:val="16"/>
              </w:rPr>
            </w:pPr>
          </w:p>
        </w:tc>
      </w:tr>
      <w:tr w:rsidR="00007D0E" w:rsidRPr="00C124AD" w14:paraId="0A0EAA20" w14:textId="77777777">
        <w:trPr>
          <w:jc w:val="center"/>
        </w:trPr>
        <w:tc>
          <w:tcPr>
            <w:tcW w:w="576" w:type="dxa"/>
            <w:tcBorders>
              <w:right w:val="nil"/>
            </w:tcBorders>
          </w:tcPr>
          <w:p w14:paraId="30B554E5"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378694E2" w14:textId="77777777" w:rsidR="00007D0E" w:rsidRPr="00C124AD" w:rsidRDefault="00007D0E">
            <w:pPr>
              <w:numPr>
                <w:ilvl w:val="12"/>
                <w:numId w:val="0"/>
              </w:numPr>
              <w:ind w:left="360" w:hanging="360"/>
              <w:rPr>
                <w:sz w:val="16"/>
                <w:szCs w:val="16"/>
              </w:rPr>
            </w:pPr>
            <w:r w:rsidRPr="00C124AD">
              <w:rPr>
                <w:b/>
                <w:sz w:val="16"/>
                <w:szCs w:val="16"/>
              </w:rPr>
              <w:t>Flexibility</w:t>
            </w:r>
          </w:p>
        </w:tc>
        <w:tc>
          <w:tcPr>
            <w:tcW w:w="706" w:type="dxa"/>
          </w:tcPr>
          <w:p w14:paraId="410A64B7" w14:textId="77777777" w:rsidR="00007D0E" w:rsidRPr="00C124AD" w:rsidRDefault="00007D0E">
            <w:pPr>
              <w:jc w:val="center"/>
              <w:rPr>
                <w:b/>
                <w:sz w:val="16"/>
                <w:szCs w:val="16"/>
              </w:rPr>
            </w:pPr>
          </w:p>
        </w:tc>
        <w:tc>
          <w:tcPr>
            <w:tcW w:w="706" w:type="dxa"/>
          </w:tcPr>
          <w:p w14:paraId="46C68650" w14:textId="77777777" w:rsidR="00007D0E" w:rsidRPr="00C124AD" w:rsidRDefault="00007D0E">
            <w:pPr>
              <w:jc w:val="center"/>
              <w:rPr>
                <w:b/>
                <w:sz w:val="16"/>
                <w:szCs w:val="16"/>
              </w:rPr>
            </w:pPr>
          </w:p>
        </w:tc>
        <w:tc>
          <w:tcPr>
            <w:tcW w:w="706" w:type="dxa"/>
          </w:tcPr>
          <w:p w14:paraId="491B8FFE" w14:textId="77777777" w:rsidR="00007D0E" w:rsidRPr="00C124AD" w:rsidRDefault="00007D0E">
            <w:pPr>
              <w:jc w:val="center"/>
              <w:rPr>
                <w:b/>
                <w:sz w:val="16"/>
                <w:szCs w:val="16"/>
              </w:rPr>
            </w:pPr>
          </w:p>
        </w:tc>
        <w:tc>
          <w:tcPr>
            <w:tcW w:w="706" w:type="dxa"/>
          </w:tcPr>
          <w:p w14:paraId="416FD073" w14:textId="77777777" w:rsidR="00007D0E" w:rsidRPr="00C124AD" w:rsidRDefault="00007D0E">
            <w:pPr>
              <w:jc w:val="center"/>
              <w:rPr>
                <w:b/>
                <w:sz w:val="16"/>
                <w:szCs w:val="16"/>
              </w:rPr>
            </w:pPr>
          </w:p>
        </w:tc>
        <w:tc>
          <w:tcPr>
            <w:tcW w:w="706" w:type="dxa"/>
          </w:tcPr>
          <w:p w14:paraId="799CA90F" w14:textId="77777777" w:rsidR="00007D0E" w:rsidRPr="00C124AD" w:rsidRDefault="00007D0E">
            <w:pPr>
              <w:jc w:val="center"/>
              <w:rPr>
                <w:b/>
                <w:sz w:val="16"/>
                <w:szCs w:val="16"/>
              </w:rPr>
            </w:pPr>
          </w:p>
        </w:tc>
      </w:tr>
      <w:tr w:rsidR="00007D0E" w:rsidRPr="00C124AD" w14:paraId="1D1EE6EA" w14:textId="77777777">
        <w:trPr>
          <w:jc w:val="center"/>
        </w:trPr>
        <w:tc>
          <w:tcPr>
            <w:tcW w:w="576" w:type="dxa"/>
            <w:tcBorders>
              <w:right w:val="nil"/>
            </w:tcBorders>
          </w:tcPr>
          <w:p w14:paraId="6FA142E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8905104" w14:textId="77777777" w:rsidR="00007D0E" w:rsidRPr="00C124AD" w:rsidRDefault="00007D0E">
            <w:pPr>
              <w:numPr>
                <w:ilvl w:val="0"/>
                <w:numId w:val="4"/>
              </w:numPr>
              <w:rPr>
                <w:sz w:val="16"/>
                <w:szCs w:val="16"/>
              </w:rPr>
            </w:pPr>
            <w:r w:rsidRPr="00C124AD">
              <w:rPr>
                <w:sz w:val="16"/>
                <w:szCs w:val="16"/>
              </w:rPr>
              <w:t>Bending or twisting at the neck more than the average person</w:t>
            </w:r>
          </w:p>
        </w:tc>
        <w:tc>
          <w:tcPr>
            <w:tcW w:w="706" w:type="dxa"/>
          </w:tcPr>
          <w:p w14:paraId="7380C9D0" w14:textId="77777777" w:rsidR="00007D0E" w:rsidRPr="00C124AD" w:rsidRDefault="00007D0E">
            <w:pPr>
              <w:jc w:val="center"/>
              <w:rPr>
                <w:sz w:val="16"/>
                <w:szCs w:val="16"/>
              </w:rPr>
            </w:pPr>
          </w:p>
        </w:tc>
        <w:tc>
          <w:tcPr>
            <w:tcW w:w="706" w:type="dxa"/>
          </w:tcPr>
          <w:p w14:paraId="2ECB15B8" w14:textId="77777777" w:rsidR="00007D0E" w:rsidRPr="00C124AD" w:rsidRDefault="005E0F93">
            <w:pPr>
              <w:jc w:val="center"/>
              <w:rPr>
                <w:sz w:val="16"/>
                <w:szCs w:val="16"/>
              </w:rPr>
            </w:pPr>
            <w:r>
              <w:rPr>
                <w:sz w:val="16"/>
                <w:szCs w:val="16"/>
              </w:rPr>
              <w:t>X</w:t>
            </w:r>
          </w:p>
        </w:tc>
        <w:tc>
          <w:tcPr>
            <w:tcW w:w="706" w:type="dxa"/>
          </w:tcPr>
          <w:p w14:paraId="400CEFB6" w14:textId="77777777" w:rsidR="00007D0E" w:rsidRPr="00C124AD" w:rsidRDefault="00007D0E">
            <w:pPr>
              <w:jc w:val="center"/>
              <w:rPr>
                <w:sz w:val="16"/>
                <w:szCs w:val="16"/>
              </w:rPr>
            </w:pPr>
          </w:p>
        </w:tc>
        <w:tc>
          <w:tcPr>
            <w:tcW w:w="706" w:type="dxa"/>
          </w:tcPr>
          <w:p w14:paraId="4B54F7FA" w14:textId="77777777" w:rsidR="00007D0E" w:rsidRPr="00C124AD" w:rsidRDefault="00007D0E">
            <w:pPr>
              <w:jc w:val="center"/>
              <w:rPr>
                <w:sz w:val="16"/>
                <w:szCs w:val="16"/>
              </w:rPr>
            </w:pPr>
          </w:p>
        </w:tc>
        <w:tc>
          <w:tcPr>
            <w:tcW w:w="706" w:type="dxa"/>
          </w:tcPr>
          <w:p w14:paraId="15BA0A04" w14:textId="77777777" w:rsidR="00007D0E" w:rsidRPr="00C124AD" w:rsidRDefault="00007D0E">
            <w:pPr>
              <w:jc w:val="center"/>
              <w:rPr>
                <w:sz w:val="16"/>
                <w:szCs w:val="16"/>
              </w:rPr>
            </w:pPr>
          </w:p>
        </w:tc>
      </w:tr>
      <w:tr w:rsidR="00007D0E" w:rsidRPr="00C124AD" w14:paraId="0C01CBD1" w14:textId="77777777">
        <w:trPr>
          <w:jc w:val="center"/>
        </w:trPr>
        <w:tc>
          <w:tcPr>
            <w:tcW w:w="576" w:type="dxa"/>
            <w:tcBorders>
              <w:right w:val="nil"/>
            </w:tcBorders>
          </w:tcPr>
          <w:p w14:paraId="458D5FF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BA79970" w14:textId="77777777" w:rsidR="00007D0E" w:rsidRPr="00C124AD" w:rsidRDefault="00007D0E">
            <w:pPr>
              <w:numPr>
                <w:ilvl w:val="0"/>
                <w:numId w:val="4"/>
              </w:numPr>
              <w:rPr>
                <w:sz w:val="16"/>
                <w:szCs w:val="16"/>
              </w:rPr>
            </w:pPr>
            <w:r w:rsidRPr="00C124AD">
              <w:rPr>
                <w:sz w:val="16"/>
                <w:szCs w:val="16"/>
              </w:rPr>
              <w:t>Bending or twisting at the trunk more than the average person</w:t>
            </w:r>
          </w:p>
        </w:tc>
        <w:tc>
          <w:tcPr>
            <w:tcW w:w="706" w:type="dxa"/>
          </w:tcPr>
          <w:p w14:paraId="47B6508D" w14:textId="77777777" w:rsidR="00007D0E" w:rsidRPr="00C124AD" w:rsidRDefault="00007D0E">
            <w:pPr>
              <w:jc w:val="center"/>
              <w:rPr>
                <w:sz w:val="16"/>
                <w:szCs w:val="16"/>
              </w:rPr>
            </w:pPr>
          </w:p>
        </w:tc>
        <w:tc>
          <w:tcPr>
            <w:tcW w:w="706" w:type="dxa"/>
          </w:tcPr>
          <w:p w14:paraId="383D1C85" w14:textId="77777777" w:rsidR="00007D0E" w:rsidRPr="00C124AD" w:rsidRDefault="005E0F93">
            <w:pPr>
              <w:jc w:val="center"/>
              <w:rPr>
                <w:sz w:val="16"/>
                <w:szCs w:val="16"/>
              </w:rPr>
            </w:pPr>
            <w:r>
              <w:rPr>
                <w:sz w:val="16"/>
                <w:szCs w:val="16"/>
              </w:rPr>
              <w:t>X</w:t>
            </w:r>
          </w:p>
        </w:tc>
        <w:tc>
          <w:tcPr>
            <w:tcW w:w="706" w:type="dxa"/>
          </w:tcPr>
          <w:p w14:paraId="1B7BF85B" w14:textId="77777777" w:rsidR="00007D0E" w:rsidRPr="00C124AD" w:rsidRDefault="00007D0E">
            <w:pPr>
              <w:jc w:val="center"/>
              <w:rPr>
                <w:sz w:val="16"/>
                <w:szCs w:val="16"/>
              </w:rPr>
            </w:pPr>
          </w:p>
        </w:tc>
        <w:tc>
          <w:tcPr>
            <w:tcW w:w="706" w:type="dxa"/>
          </w:tcPr>
          <w:p w14:paraId="7DF36CF5" w14:textId="77777777" w:rsidR="00007D0E" w:rsidRPr="00C124AD" w:rsidRDefault="00007D0E">
            <w:pPr>
              <w:jc w:val="center"/>
              <w:rPr>
                <w:sz w:val="16"/>
                <w:szCs w:val="16"/>
              </w:rPr>
            </w:pPr>
          </w:p>
        </w:tc>
        <w:tc>
          <w:tcPr>
            <w:tcW w:w="706" w:type="dxa"/>
          </w:tcPr>
          <w:p w14:paraId="7EA7F227" w14:textId="77777777" w:rsidR="00007D0E" w:rsidRPr="00C124AD" w:rsidRDefault="00007D0E">
            <w:pPr>
              <w:jc w:val="center"/>
              <w:rPr>
                <w:sz w:val="16"/>
                <w:szCs w:val="16"/>
              </w:rPr>
            </w:pPr>
          </w:p>
        </w:tc>
      </w:tr>
      <w:tr w:rsidR="00007D0E" w:rsidRPr="00C124AD" w14:paraId="53F5F19E" w14:textId="77777777">
        <w:trPr>
          <w:jc w:val="center"/>
        </w:trPr>
        <w:tc>
          <w:tcPr>
            <w:tcW w:w="576" w:type="dxa"/>
            <w:tcBorders>
              <w:right w:val="nil"/>
            </w:tcBorders>
          </w:tcPr>
          <w:p w14:paraId="3BF4B7F7"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6424A8F" w14:textId="77777777" w:rsidR="00007D0E" w:rsidRPr="00C124AD" w:rsidRDefault="00007D0E">
            <w:pPr>
              <w:numPr>
                <w:ilvl w:val="0"/>
                <w:numId w:val="4"/>
              </w:numPr>
              <w:rPr>
                <w:sz w:val="16"/>
                <w:szCs w:val="16"/>
              </w:rPr>
            </w:pPr>
            <w:r w:rsidRPr="00C124AD">
              <w:rPr>
                <w:sz w:val="16"/>
                <w:szCs w:val="16"/>
              </w:rPr>
              <w:t>Squatting/Stooping/Kneeling</w:t>
            </w:r>
          </w:p>
        </w:tc>
        <w:tc>
          <w:tcPr>
            <w:tcW w:w="706" w:type="dxa"/>
          </w:tcPr>
          <w:p w14:paraId="283322E6" w14:textId="77777777" w:rsidR="00007D0E" w:rsidRPr="00C124AD" w:rsidRDefault="00007D0E">
            <w:pPr>
              <w:jc w:val="center"/>
              <w:rPr>
                <w:sz w:val="16"/>
                <w:szCs w:val="16"/>
              </w:rPr>
            </w:pPr>
          </w:p>
        </w:tc>
        <w:tc>
          <w:tcPr>
            <w:tcW w:w="706" w:type="dxa"/>
          </w:tcPr>
          <w:p w14:paraId="4CCE87F4" w14:textId="77777777" w:rsidR="00007D0E" w:rsidRPr="00C124AD" w:rsidRDefault="005E0F93">
            <w:pPr>
              <w:jc w:val="center"/>
              <w:rPr>
                <w:sz w:val="16"/>
                <w:szCs w:val="16"/>
              </w:rPr>
            </w:pPr>
            <w:r>
              <w:rPr>
                <w:sz w:val="16"/>
                <w:szCs w:val="16"/>
              </w:rPr>
              <w:t>X</w:t>
            </w:r>
          </w:p>
        </w:tc>
        <w:tc>
          <w:tcPr>
            <w:tcW w:w="706" w:type="dxa"/>
          </w:tcPr>
          <w:p w14:paraId="2A427089" w14:textId="77777777" w:rsidR="00007D0E" w:rsidRPr="00C124AD" w:rsidRDefault="00007D0E">
            <w:pPr>
              <w:jc w:val="center"/>
              <w:rPr>
                <w:sz w:val="16"/>
                <w:szCs w:val="16"/>
              </w:rPr>
            </w:pPr>
          </w:p>
        </w:tc>
        <w:tc>
          <w:tcPr>
            <w:tcW w:w="706" w:type="dxa"/>
          </w:tcPr>
          <w:p w14:paraId="51E409E4" w14:textId="77777777" w:rsidR="00007D0E" w:rsidRPr="00C124AD" w:rsidRDefault="00007D0E">
            <w:pPr>
              <w:jc w:val="center"/>
              <w:rPr>
                <w:sz w:val="16"/>
                <w:szCs w:val="16"/>
              </w:rPr>
            </w:pPr>
          </w:p>
        </w:tc>
        <w:tc>
          <w:tcPr>
            <w:tcW w:w="706" w:type="dxa"/>
          </w:tcPr>
          <w:p w14:paraId="345C4CAA" w14:textId="77777777" w:rsidR="00007D0E" w:rsidRPr="00C124AD" w:rsidRDefault="00007D0E">
            <w:pPr>
              <w:jc w:val="center"/>
              <w:rPr>
                <w:sz w:val="16"/>
                <w:szCs w:val="16"/>
              </w:rPr>
            </w:pPr>
          </w:p>
        </w:tc>
      </w:tr>
      <w:tr w:rsidR="00007D0E" w:rsidRPr="00C124AD" w14:paraId="22DCC831" w14:textId="77777777">
        <w:trPr>
          <w:jc w:val="center"/>
        </w:trPr>
        <w:tc>
          <w:tcPr>
            <w:tcW w:w="576" w:type="dxa"/>
            <w:tcBorders>
              <w:right w:val="nil"/>
            </w:tcBorders>
          </w:tcPr>
          <w:p w14:paraId="1D432EC4"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565CC0D" w14:textId="77777777" w:rsidR="00007D0E" w:rsidRPr="00C124AD" w:rsidRDefault="00007D0E">
            <w:pPr>
              <w:numPr>
                <w:ilvl w:val="0"/>
                <w:numId w:val="4"/>
              </w:numPr>
              <w:rPr>
                <w:sz w:val="16"/>
                <w:szCs w:val="16"/>
              </w:rPr>
            </w:pPr>
            <w:r w:rsidRPr="00C124AD">
              <w:rPr>
                <w:sz w:val="16"/>
                <w:szCs w:val="16"/>
              </w:rPr>
              <w:t>Reaching above the head</w:t>
            </w:r>
          </w:p>
        </w:tc>
        <w:tc>
          <w:tcPr>
            <w:tcW w:w="706" w:type="dxa"/>
          </w:tcPr>
          <w:p w14:paraId="1D51E711" w14:textId="77777777" w:rsidR="00007D0E" w:rsidRPr="00C124AD" w:rsidRDefault="00007D0E">
            <w:pPr>
              <w:jc w:val="center"/>
              <w:rPr>
                <w:sz w:val="16"/>
                <w:szCs w:val="16"/>
              </w:rPr>
            </w:pPr>
          </w:p>
        </w:tc>
        <w:tc>
          <w:tcPr>
            <w:tcW w:w="706" w:type="dxa"/>
          </w:tcPr>
          <w:p w14:paraId="6A1A3092" w14:textId="77777777" w:rsidR="00007D0E" w:rsidRPr="00C124AD" w:rsidRDefault="005E0F93">
            <w:pPr>
              <w:jc w:val="center"/>
              <w:rPr>
                <w:sz w:val="16"/>
                <w:szCs w:val="16"/>
              </w:rPr>
            </w:pPr>
            <w:r>
              <w:rPr>
                <w:sz w:val="16"/>
                <w:szCs w:val="16"/>
              </w:rPr>
              <w:t>X</w:t>
            </w:r>
          </w:p>
        </w:tc>
        <w:tc>
          <w:tcPr>
            <w:tcW w:w="706" w:type="dxa"/>
          </w:tcPr>
          <w:p w14:paraId="09C63020" w14:textId="77777777" w:rsidR="00007D0E" w:rsidRPr="00C124AD" w:rsidRDefault="00007D0E">
            <w:pPr>
              <w:jc w:val="center"/>
              <w:rPr>
                <w:sz w:val="16"/>
                <w:szCs w:val="16"/>
              </w:rPr>
            </w:pPr>
          </w:p>
        </w:tc>
        <w:tc>
          <w:tcPr>
            <w:tcW w:w="706" w:type="dxa"/>
          </w:tcPr>
          <w:p w14:paraId="1331025C" w14:textId="77777777" w:rsidR="00007D0E" w:rsidRPr="00C124AD" w:rsidRDefault="00007D0E">
            <w:pPr>
              <w:jc w:val="center"/>
              <w:rPr>
                <w:sz w:val="16"/>
                <w:szCs w:val="16"/>
              </w:rPr>
            </w:pPr>
          </w:p>
        </w:tc>
        <w:tc>
          <w:tcPr>
            <w:tcW w:w="706" w:type="dxa"/>
          </w:tcPr>
          <w:p w14:paraId="5A3448E1" w14:textId="77777777" w:rsidR="00007D0E" w:rsidRPr="00C124AD" w:rsidRDefault="00007D0E">
            <w:pPr>
              <w:jc w:val="center"/>
              <w:rPr>
                <w:sz w:val="16"/>
                <w:szCs w:val="16"/>
              </w:rPr>
            </w:pPr>
          </w:p>
        </w:tc>
      </w:tr>
      <w:tr w:rsidR="00007D0E" w:rsidRPr="00C124AD" w14:paraId="0B2B9355" w14:textId="77777777">
        <w:trPr>
          <w:jc w:val="center"/>
        </w:trPr>
        <w:tc>
          <w:tcPr>
            <w:tcW w:w="576" w:type="dxa"/>
            <w:tcBorders>
              <w:right w:val="nil"/>
            </w:tcBorders>
          </w:tcPr>
          <w:p w14:paraId="0AF8BB39"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3332EC3" w14:textId="77777777" w:rsidR="00007D0E" w:rsidRPr="00C124AD" w:rsidRDefault="00007D0E">
            <w:pPr>
              <w:numPr>
                <w:ilvl w:val="0"/>
                <w:numId w:val="4"/>
              </w:numPr>
              <w:rPr>
                <w:sz w:val="16"/>
                <w:szCs w:val="16"/>
              </w:rPr>
            </w:pPr>
            <w:r w:rsidRPr="00C124AD">
              <w:rPr>
                <w:sz w:val="16"/>
                <w:szCs w:val="16"/>
              </w:rPr>
              <w:t>Reaching forward</w:t>
            </w:r>
          </w:p>
        </w:tc>
        <w:tc>
          <w:tcPr>
            <w:tcW w:w="706" w:type="dxa"/>
          </w:tcPr>
          <w:p w14:paraId="5D959307" w14:textId="77777777" w:rsidR="00007D0E" w:rsidRPr="00C124AD" w:rsidRDefault="00007D0E">
            <w:pPr>
              <w:jc w:val="center"/>
              <w:rPr>
                <w:sz w:val="16"/>
                <w:szCs w:val="16"/>
              </w:rPr>
            </w:pPr>
          </w:p>
        </w:tc>
        <w:tc>
          <w:tcPr>
            <w:tcW w:w="706" w:type="dxa"/>
          </w:tcPr>
          <w:p w14:paraId="4E36697B" w14:textId="77777777" w:rsidR="00007D0E" w:rsidRPr="00C124AD" w:rsidRDefault="00007D0E">
            <w:pPr>
              <w:jc w:val="center"/>
              <w:rPr>
                <w:sz w:val="16"/>
                <w:szCs w:val="16"/>
              </w:rPr>
            </w:pPr>
          </w:p>
        </w:tc>
        <w:tc>
          <w:tcPr>
            <w:tcW w:w="706" w:type="dxa"/>
          </w:tcPr>
          <w:p w14:paraId="187980C8" w14:textId="77777777" w:rsidR="00007D0E" w:rsidRPr="00C124AD" w:rsidRDefault="005E0F93">
            <w:pPr>
              <w:jc w:val="center"/>
              <w:rPr>
                <w:sz w:val="16"/>
                <w:szCs w:val="16"/>
              </w:rPr>
            </w:pPr>
            <w:r>
              <w:rPr>
                <w:sz w:val="16"/>
                <w:szCs w:val="16"/>
              </w:rPr>
              <w:t>X</w:t>
            </w:r>
          </w:p>
        </w:tc>
        <w:tc>
          <w:tcPr>
            <w:tcW w:w="706" w:type="dxa"/>
          </w:tcPr>
          <w:p w14:paraId="084E3E1E" w14:textId="77777777" w:rsidR="00007D0E" w:rsidRPr="00C124AD" w:rsidRDefault="00007D0E">
            <w:pPr>
              <w:jc w:val="center"/>
              <w:rPr>
                <w:sz w:val="16"/>
                <w:szCs w:val="16"/>
              </w:rPr>
            </w:pPr>
          </w:p>
        </w:tc>
        <w:tc>
          <w:tcPr>
            <w:tcW w:w="706" w:type="dxa"/>
          </w:tcPr>
          <w:p w14:paraId="3CB1C6FC" w14:textId="77777777" w:rsidR="00007D0E" w:rsidRPr="00C124AD" w:rsidRDefault="00007D0E">
            <w:pPr>
              <w:jc w:val="center"/>
              <w:rPr>
                <w:sz w:val="16"/>
                <w:szCs w:val="16"/>
              </w:rPr>
            </w:pPr>
          </w:p>
        </w:tc>
      </w:tr>
      <w:tr w:rsidR="00007D0E" w:rsidRPr="00C124AD" w14:paraId="3E376C76" w14:textId="77777777">
        <w:trPr>
          <w:jc w:val="center"/>
        </w:trPr>
        <w:tc>
          <w:tcPr>
            <w:tcW w:w="576" w:type="dxa"/>
            <w:tcBorders>
              <w:right w:val="nil"/>
            </w:tcBorders>
          </w:tcPr>
          <w:p w14:paraId="21BFD8EE"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7F1ED03" w14:textId="77777777" w:rsidR="00007D0E" w:rsidRPr="00C124AD" w:rsidRDefault="00007D0E">
            <w:pPr>
              <w:numPr>
                <w:ilvl w:val="0"/>
                <w:numId w:val="4"/>
              </w:numPr>
              <w:rPr>
                <w:sz w:val="16"/>
                <w:szCs w:val="16"/>
              </w:rPr>
            </w:pPr>
            <w:r w:rsidRPr="00C124AD">
              <w:rPr>
                <w:sz w:val="16"/>
                <w:szCs w:val="16"/>
              </w:rPr>
              <w:t>Repeating the same hand, arm or finger motion many times (For example:  typing, data entry, etc.)</w:t>
            </w:r>
          </w:p>
        </w:tc>
        <w:tc>
          <w:tcPr>
            <w:tcW w:w="706" w:type="dxa"/>
          </w:tcPr>
          <w:p w14:paraId="771E8206" w14:textId="77777777" w:rsidR="00007D0E" w:rsidRPr="00C124AD" w:rsidRDefault="00007D0E">
            <w:pPr>
              <w:spacing w:before="120"/>
              <w:jc w:val="center"/>
              <w:rPr>
                <w:sz w:val="16"/>
                <w:szCs w:val="16"/>
              </w:rPr>
            </w:pPr>
          </w:p>
        </w:tc>
        <w:tc>
          <w:tcPr>
            <w:tcW w:w="706" w:type="dxa"/>
          </w:tcPr>
          <w:p w14:paraId="686F1CA2" w14:textId="77777777" w:rsidR="00007D0E" w:rsidRPr="00C124AD" w:rsidRDefault="00007D0E">
            <w:pPr>
              <w:spacing w:before="120"/>
              <w:jc w:val="center"/>
              <w:rPr>
                <w:sz w:val="16"/>
                <w:szCs w:val="16"/>
              </w:rPr>
            </w:pPr>
          </w:p>
        </w:tc>
        <w:tc>
          <w:tcPr>
            <w:tcW w:w="706" w:type="dxa"/>
          </w:tcPr>
          <w:p w14:paraId="09AA67D1" w14:textId="77777777" w:rsidR="00007D0E" w:rsidRPr="00C124AD" w:rsidRDefault="005E0F93">
            <w:pPr>
              <w:spacing w:before="120"/>
              <w:jc w:val="center"/>
              <w:rPr>
                <w:sz w:val="16"/>
                <w:szCs w:val="16"/>
              </w:rPr>
            </w:pPr>
            <w:r>
              <w:rPr>
                <w:sz w:val="16"/>
                <w:szCs w:val="16"/>
              </w:rPr>
              <w:t>X</w:t>
            </w:r>
          </w:p>
        </w:tc>
        <w:tc>
          <w:tcPr>
            <w:tcW w:w="706" w:type="dxa"/>
          </w:tcPr>
          <w:p w14:paraId="695D8528" w14:textId="77777777" w:rsidR="00007D0E" w:rsidRPr="00C124AD" w:rsidRDefault="00007D0E">
            <w:pPr>
              <w:spacing w:before="120"/>
              <w:jc w:val="center"/>
              <w:rPr>
                <w:sz w:val="16"/>
                <w:szCs w:val="16"/>
              </w:rPr>
            </w:pPr>
          </w:p>
        </w:tc>
        <w:tc>
          <w:tcPr>
            <w:tcW w:w="706" w:type="dxa"/>
          </w:tcPr>
          <w:p w14:paraId="43CA2D44" w14:textId="77777777" w:rsidR="00007D0E" w:rsidRPr="00C124AD" w:rsidRDefault="00007D0E">
            <w:pPr>
              <w:spacing w:before="120"/>
              <w:jc w:val="center"/>
              <w:rPr>
                <w:sz w:val="16"/>
                <w:szCs w:val="16"/>
              </w:rPr>
            </w:pPr>
          </w:p>
        </w:tc>
      </w:tr>
      <w:tr w:rsidR="00007D0E" w:rsidRPr="00C124AD" w14:paraId="14F81944" w14:textId="77777777">
        <w:trPr>
          <w:jc w:val="center"/>
        </w:trPr>
        <w:tc>
          <w:tcPr>
            <w:tcW w:w="576" w:type="dxa"/>
            <w:tcBorders>
              <w:right w:val="nil"/>
            </w:tcBorders>
          </w:tcPr>
          <w:p w14:paraId="6F48ADC7"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523F8D00" w14:textId="77777777" w:rsidR="00007D0E" w:rsidRPr="00C124AD" w:rsidRDefault="00007D0E">
            <w:pPr>
              <w:numPr>
                <w:ilvl w:val="12"/>
                <w:numId w:val="0"/>
              </w:numPr>
              <w:ind w:left="360" w:hanging="360"/>
              <w:rPr>
                <w:sz w:val="16"/>
                <w:szCs w:val="16"/>
              </w:rPr>
            </w:pPr>
            <w:r w:rsidRPr="00C124AD">
              <w:rPr>
                <w:b/>
                <w:sz w:val="16"/>
                <w:szCs w:val="16"/>
              </w:rPr>
              <w:t>Activities</w:t>
            </w:r>
          </w:p>
        </w:tc>
        <w:tc>
          <w:tcPr>
            <w:tcW w:w="706" w:type="dxa"/>
          </w:tcPr>
          <w:p w14:paraId="6B110D71" w14:textId="77777777" w:rsidR="00007D0E" w:rsidRPr="00C124AD" w:rsidRDefault="00007D0E">
            <w:pPr>
              <w:jc w:val="center"/>
              <w:rPr>
                <w:b/>
                <w:sz w:val="16"/>
                <w:szCs w:val="16"/>
              </w:rPr>
            </w:pPr>
          </w:p>
        </w:tc>
        <w:tc>
          <w:tcPr>
            <w:tcW w:w="706" w:type="dxa"/>
          </w:tcPr>
          <w:p w14:paraId="083D9D18" w14:textId="77777777" w:rsidR="00007D0E" w:rsidRPr="00C124AD" w:rsidRDefault="00007D0E">
            <w:pPr>
              <w:jc w:val="center"/>
              <w:rPr>
                <w:b/>
                <w:sz w:val="16"/>
                <w:szCs w:val="16"/>
              </w:rPr>
            </w:pPr>
          </w:p>
        </w:tc>
        <w:tc>
          <w:tcPr>
            <w:tcW w:w="706" w:type="dxa"/>
          </w:tcPr>
          <w:p w14:paraId="3EC04AB4" w14:textId="77777777" w:rsidR="00007D0E" w:rsidRPr="00C124AD" w:rsidRDefault="00007D0E">
            <w:pPr>
              <w:jc w:val="center"/>
              <w:rPr>
                <w:b/>
                <w:sz w:val="16"/>
                <w:szCs w:val="16"/>
              </w:rPr>
            </w:pPr>
          </w:p>
        </w:tc>
        <w:tc>
          <w:tcPr>
            <w:tcW w:w="706" w:type="dxa"/>
          </w:tcPr>
          <w:p w14:paraId="71FEC2F0" w14:textId="77777777" w:rsidR="00007D0E" w:rsidRPr="00C124AD" w:rsidRDefault="00007D0E">
            <w:pPr>
              <w:jc w:val="center"/>
              <w:rPr>
                <w:b/>
                <w:sz w:val="16"/>
                <w:szCs w:val="16"/>
              </w:rPr>
            </w:pPr>
          </w:p>
        </w:tc>
        <w:tc>
          <w:tcPr>
            <w:tcW w:w="706" w:type="dxa"/>
          </w:tcPr>
          <w:p w14:paraId="55897270" w14:textId="77777777" w:rsidR="00007D0E" w:rsidRPr="00C124AD" w:rsidRDefault="00007D0E">
            <w:pPr>
              <w:jc w:val="center"/>
              <w:rPr>
                <w:b/>
                <w:sz w:val="16"/>
                <w:szCs w:val="16"/>
              </w:rPr>
            </w:pPr>
          </w:p>
        </w:tc>
      </w:tr>
      <w:tr w:rsidR="00007D0E" w:rsidRPr="00C124AD" w14:paraId="4A3C26F5" w14:textId="77777777">
        <w:trPr>
          <w:jc w:val="center"/>
        </w:trPr>
        <w:tc>
          <w:tcPr>
            <w:tcW w:w="576" w:type="dxa"/>
            <w:tcBorders>
              <w:right w:val="nil"/>
            </w:tcBorders>
          </w:tcPr>
          <w:p w14:paraId="0CEE12BC"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24515F49" w14:textId="77777777" w:rsidR="00007D0E" w:rsidRPr="00C124AD" w:rsidRDefault="00007D0E">
            <w:pPr>
              <w:numPr>
                <w:ilvl w:val="0"/>
                <w:numId w:val="4"/>
              </w:numPr>
              <w:rPr>
                <w:sz w:val="16"/>
                <w:szCs w:val="16"/>
              </w:rPr>
            </w:pPr>
            <w:r w:rsidRPr="00C124AD">
              <w:rPr>
                <w:sz w:val="16"/>
                <w:szCs w:val="16"/>
              </w:rPr>
              <w:t>Climbing (on ladders, into large trucks/vehicles, etc.)</w:t>
            </w:r>
          </w:p>
        </w:tc>
        <w:tc>
          <w:tcPr>
            <w:tcW w:w="706" w:type="dxa"/>
          </w:tcPr>
          <w:p w14:paraId="60C134B5" w14:textId="77777777" w:rsidR="00007D0E" w:rsidRPr="00C124AD" w:rsidRDefault="00007D0E">
            <w:pPr>
              <w:jc w:val="center"/>
              <w:rPr>
                <w:sz w:val="16"/>
                <w:szCs w:val="16"/>
              </w:rPr>
            </w:pPr>
          </w:p>
        </w:tc>
        <w:tc>
          <w:tcPr>
            <w:tcW w:w="706" w:type="dxa"/>
          </w:tcPr>
          <w:p w14:paraId="6F0FDEA4" w14:textId="77777777" w:rsidR="00007D0E" w:rsidRPr="00C124AD" w:rsidRDefault="00007D0E">
            <w:pPr>
              <w:jc w:val="center"/>
              <w:rPr>
                <w:sz w:val="16"/>
                <w:szCs w:val="16"/>
              </w:rPr>
            </w:pPr>
            <w:r w:rsidRPr="00C124AD">
              <w:rPr>
                <w:sz w:val="16"/>
                <w:szCs w:val="16"/>
              </w:rPr>
              <w:t>X</w:t>
            </w:r>
          </w:p>
        </w:tc>
        <w:tc>
          <w:tcPr>
            <w:tcW w:w="706" w:type="dxa"/>
          </w:tcPr>
          <w:p w14:paraId="4EDD2014" w14:textId="77777777" w:rsidR="00007D0E" w:rsidRPr="00C124AD" w:rsidRDefault="00007D0E">
            <w:pPr>
              <w:jc w:val="center"/>
              <w:rPr>
                <w:sz w:val="16"/>
                <w:szCs w:val="16"/>
              </w:rPr>
            </w:pPr>
          </w:p>
        </w:tc>
        <w:tc>
          <w:tcPr>
            <w:tcW w:w="706" w:type="dxa"/>
          </w:tcPr>
          <w:p w14:paraId="14248BB1" w14:textId="77777777" w:rsidR="00007D0E" w:rsidRPr="00C124AD" w:rsidRDefault="00007D0E">
            <w:pPr>
              <w:jc w:val="center"/>
              <w:rPr>
                <w:sz w:val="16"/>
                <w:szCs w:val="16"/>
              </w:rPr>
            </w:pPr>
          </w:p>
        </w:tc>
        <w:tc>
          <w:tcPr>
            <w:tcW w:w="706" w:type="dxa"/>
          </w:tcPr>
          <w:p w14:paraId="590FB268" w14:textId="77777777" w:rsidR="00007D0E" w:rsidRPr="00C124AD" w:rsidRDefault="00007D0E">
            <w:pPr>
              <w:jc w:val="center"/>
              <w:rPr>
                <w:sz w:val="16"/>
                <w:szCs w:val="16"/>
              </w:rPr>
            </w:pPr>
          </w:p>
        </w:tc>
      </w:tr>
      <w:tr w:rsidR="00007D0E" w:rsidRPr="00C124AD" w14:paraId="51BAF2C8" w14:textId="77777777">
        <w:trPr>
          <w:jc w:val="center"/>
        </w:trPr>
        <w:tc>
          <w:tcPr>
            <w:tcW w:w="576" w:type="dxa"/>
            <w:tcBorders>
              <w:right w:val="nil"/>
            </w:tcBorders>
          </w:tcPr>
          <w:p w14:paraId="00AF636B"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385AE40" w14:textId="77777777" w:rsidR="00007D0E" w:rsidRPr="00C124AD" w:rsidRDefault="00007D0E">
            <w:pPr>
              <w:numPr>
                <w:ilvl w:val="0"/>
                <w:numId w:val="4"/>
              </w:numPr>
              <w:rPr>
                <w:sz w:val="16"/>
                <w:szCs w:val="16"/>
              </w:rPr>
            </w:pPr>
            <w:r w:rsidRPr="00C124AD">
              <w:rPr>
                <w:sz w:val="16"/>
                <w:szCs w:val="16"/>
              </w:rPr>
              <w:t>Hand/grip strength</w:t>
            </w:r>
          </w:p>
        </w:tc>
        <w:tc>
          <w:tcPr>
            <w:tcW w:w="706" w:type="dxa"/>
          </w:tcPr>
          <w:p w14:paraId="1A7AB7CD" w14:textId="77777777" w:rsidR="00007D0E" w:rsidRPr="00C124AD" w:rsidRDefault="00007D0E">
            <w:pPr>
              <w:jc w:val="center"/>
              <w:rPr>
                <w:sz w:val="16"/>
                <w:szCs w:val="16"/>
              </w:rPr>
            </w:pPr>
          </w:p>
        </w:tc>
        <w:tc>
          <w:tcPr>
            <w:tcW w:w="706" w:type="dxa"/>
          </w:tcPr>
          <w:p w14:paraId="70E9FDA6" w14:textId="77777777" w:rsidR="00007D0E" w:rsidRPr="00C124AD" w:rsidRDefault="005E0F93">
            <w:pPr>
              <w:jc w:val="center"/>
              <w:rPr>
                <w:sz w:val="16"/>
                <w:szCs w:val="16"/>
              </w:rPr>
            </w:pPr>
            <w:r>
              <w:rPr>
                <w:sz w:val="16"/>
                <w:szCs w:val="16"/>
              </w:rPr>
              <w:t>X</w:t>
            </w:r>
          </w:p>
        </w:tc>
        <w:tc>
          <w:tcPr>
            <w:tcW w:w="706" w:type="dxa"/>
          </w:tcPr>
          <w:p w14:paraId="5BB4C2C3" w14:textId="77777777" w:rsidR="00007D0E" w:rsidRPr="00C124AD" w:rsidRDefault="00007D0E">
            <w:pPr>
              <w:jc w:val="center"/>
              <w:rPr>
                <w:sz w:val="16"/>
                <w:szCs w:val="16"/>
              </w:rPr>
            </w:pPr>
          </w:p>
        </w:tc>
        <w:tc>
          <w:tcPr>
            <w:tcW w:w="706" w:type="dxa"/>
          </w:tcPr>
          <w:p w14:paraId="40A09D9D" w14:textId="77777777" w:rsidR="00007D0E" w:rsidRPr="00C124AD" w:rsidRDefault="00007D0E">
            <w:pPr>
              <w:jc w:val="center"/>
              <w:rPr>
                <w:sz w:val="16"/>
                <w:szCs w:val="16"/>
              </w:rPr>
            </w:pPr>
          </w:p>
        </w:tc>
        <w:tc>
          <w:tcPr>
            <w:tcW w:w="706" w:type="dxa"/>
          </w:tcPr>
          <w:p w14:paraId="6CCB63A7" w14:textId="77777777" w:rsidR="00007D0E" w:rsidRPr="00C124AD" w:rsidRDefault="00007D0E">
            <w:pPr>
              <w:jc w:val="center"/>
              <w:rPr>
                <w:sz w:val="16"/>
                <w:szCs w:val="16"/>
              </w:rPr>
            </w:pPr>
          </w:p>
        </w:tc>
      </w:tr>
      <w:tr w:rsidR="00007D0E" w:rsidRPr="00C124AD" w14:paraId="13BA6885" w14:textId="77777777">
        <w:trPr>
          <w:jc w:val="center"/>
        </w:trPr>
        <w:tc>
          <w:tcPr>
            <w:tcW w:w="576" w:type="dxa"/>
            <w:tcBorders>
              <w:right w:val="nil"/>
            </w:tcBorders>
          </w:tcPr>
          <w:p w14:paraId="0C00B8E7"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2C22C05" w14:textId="77777777" w:rsidR="00007D0E" w:rsidRPr="00C124AD" w:rsidRDefault="00007D0E">
            <w:pPr>
              <w:numPr>
                <w:ilvl w:val="0"/>
                <w:numId w:val="4"/>
              </w:numPr>
              <w:rPr>
                <w:sz w:val="16"/>
                <w:szCs w:val="16"/>
              </w:rPr>
            </w:pPr>
            <w:r w:rsidRPr="00C124AD">
              <w:rPr>
                <w:sz w:val="16"/>
                <w:szCs w:val="16"/>
              </w:rPr>
              <w:t>Driving on the job</w:t>
            </w:r>
          </w:p>
        </w:tc>
        <w:tc>
          <w:tcPr>
            <w:tcW w:w="706" w:type="dxa"/>
          </w:tcPr>
          <w:p w14:paraId="3E1F74D6" w14:textId="77777777" w:rsidR="00007D0E" w:rsidRPr="00C124AD" w:rsidRDefault="00007D0E">
            <w:pPr>
              <w:jc w:val="center"/>
              <w:rPr>
                <w:sz w:val="16"/>
                <w:szCs w:val="16"/>
              </w:rPr>
            </w:pPr>
          </w:p>
        </w:tc>
        <w:tc>
          <w:tcPr>
            <w:tcW w:w="706" w:type="dxa"/>
          </w:tcPr>
          <w:p w14:paraId="57D21859" w14:textId="77777777" w:rsidR="00007D0E" w:rsidRPr="00C124AD" w:rsidRDefault="00007D0E">
            <w:pPr>
              <w:jc w:val="center"/>
              <w:rPr>
                <w:sz w:val="16"/>
                <w:szCs w:val="16"/>
              </w:rPr>
            </w:pPr>
            <w:r w:rsidRPr="00C124AD">
              <w:rPr>
                <w:sz w:val="16"/>
                <w:szCs w:val="16"/>
              </w:rPr>
              <w:t>X</w:t>
            </w:r>
          </w:p>
        </w:tc>
        <w:tc>
          <w:tcPr>
            <w:tcW w:w="706" w:type="dxa"/>
          </w:tcPr>
          <w:p w14:paraId="31FCE9AC" w14:textId="77777777" w:rsidR="00007D0E" w:rsidRPr="00C124AD" w:rsidRDefault="00007D0E">
            <w:pPr>
              <w:jc w:val="center"/>
              <w:rPr>
                <w:sz w:val="16"/>
                <w:szCs w:val="16"/>
              </w:rPr>
            </w:pPr>
          </w:p>
        </w:tc>
        <w:tc>
          <w:tcPr>
            <w:tcW w:w="706" w:type="dxa"/>
          </w:tcPr>
          <w:p w14:paraId="4E9D2F12" w14:textId="77777777" w:rsidR="00007D0E" w:rsidRPr="00C124AD" w:rsidRDefault="00007D0E">
            <w:pPr>
              <w:jc w:val="center"/>
              <w:rPr>
                <w:sz w:val="16"/>
                <w:szCs w:val="16"/>
              </w:rPr>
            </w:pPr>
          </w:p>
        </w:tc>
        <w:tc>
          <w:tcPr>
            <w:tcW w:w="706" w:type="dxa"/>
          </w:tcPr>
          <w:p w14:paraId="7F23993B" w14:textId="77777777" w:rsidR="00007D0E" w:rsidRPr="00C124AD" w:rsidRDefault="00007D0E">
            <w:pPr>
              <w:jc w:val="center"/>
              <w:rPr>
                <w:sz w:val="16"/>
                <w:szCs w:val="16"/>
              </w:rPr>
            </w:pPr>
          </w:p>
        </w:tc>
      </w:tr>
      <w:tr w:rsidR="00007D0E" w:rsidRPr="00C124AD" w14:paraId="4D9D88D2" w14:textId="77777777">
        <w:trPr>
          <w:jc w:val="center"/>
        </w:trPr>
        <w:tc>
          <w:tcPr>
            <w:tcW w:w="576" w:type="dxa"/>
            <w:tcBorders>
              <w:right w:val="nil"/>
            </w:tcBorders>
          </w:tcPr>
          <w:p w14:paraId="714861FF"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0E46FDF" w14:textId="77777777" w:rsidR="00007D0E" w:rsidRPr="00C124AD" w:rsidRDefault="00007D0E">
            <w:pPr>
              <w:numPr>
                <w:ilvl w:val="0"/>
                <w:numId w:val="4"/>
              </w:numPr>
              <w:rPr>
                <w:sz w:val="16"/>
                <w:szCs w:val="16"/>
              </w:rPr>
            </w:pPr>
            <w:r w:rsidRPr="00C124AD">
              <w:rPr>
                <w:sz w:val="16"/>
                <w:szCs w:val="16"/>
              </w:rPr>
              <w:t>Typing non-stop</w:t>
            </w:r>
          </w:p>
        </w:tc>
        <w:tc>
          <w:tcPr>
            <w:tcW w:w="706" w:type="dxa"/>
          </w:tcPr>
          <w:p w14:paraId="56A477C8" w14:textId="77777777" w:rsidR="00007D0E" w:rsidRPr="00C124AD" w:rsidRDefault="00007D0E">
            <w:pPr>
              <w:jc w:val="center"/>
              <w:rPr>
                <w:sz w:val="16"/>
                <w:szCs w:val="16"/>
              </w:rPr>
            </w:pPr>
          </w:p>
        </w:tc>
        <w:tc>
          <w:tcPr>
            <w:tcW w:w="706" w:type="dxa"/>
          </w:tcPr>
          <w:p w14:paraId="7E940F37" w14:textId="77777777" w:rsidR="00007D0E" w:rsidRPr="00C124AD" w:rsidRDefault="00007D0E">
            <w:pPr>
              <w:jc w:val="center"/>
              <w:rPr>
                <w:sz w:val="16"/>
                <w:szCs w:val="16"/>
              </w:rPr>
            </w:pPr>
            <w:r w:rsidRPr="00C124AD">
              <w:rPr>
                <w:sz w:val="16"/>
                <w:szCs w:val="16"/>
              </w:rPr>
              <w:t>X</w:t>
            </w:r>
          </w:p>
        </w:tc>
        <w:tc>
          <w:tcPr>
            <w:tcW w:w="706" w:type="dxa"/>
          </w:tcPr>
          <w:p w14:paraId="1118BB4D" w14:textId="77777777" w:rsidR="00007D0E" w:rsidRPr="00C124AD" w:rsidRDefault="00007D0E">
            <w:pPr>
              <w:jc w:val="center"/>
              <w:rPr>
                <w:sz w:val="16"/>
                <w:szCs w:val="16"/>
              </w:rPr>
            </w:pPr>
          </w:p>
        </w:tc>
        <w:tc>
          <w:tcPr>
            <w:tcW w:w="706" w:type="dxa"/>
          </w:tcPr>
          <w:p w14:paraId="7CD6386F" w14:textId="77777777" w:rsidR="00007D0E" w:rsidRPr="00C124AD" w:rsidRDefault="00007D0E">
            <w:pPr>
              <w:jc w:val="center"/>
              <w:rPr>
                <w:sz w:val="16"/>
                <w:szCs w:val="16"/>
              </w:rPr>
            </w:pPr>
          </w:p>
        </w:tc>
        <w:tc>
          <w:tcPr>
            <w:tcW w:w="706" w:type="dxa"/>
          </w:tcPr>
          <w:p w14:paraId="413FF4C2" w14:textId="77777777" w:rsidR="00007D0E" w:rsidRPr="00C124AD" w:rsidRDefault="00007D0E">
            <w:pPr>
              <w:jc w:val="center"/>
              <w:rPr>
                <w:sz w:val="16"/>
                <w:szCs w:val="16"/>
              </w:rPr>
            </w:pPr>
          </w:p>
        </w:tc>
      </w:tr>
      <w:tr w:rsidR="00007D0E" w:rsidRPr="00C124AD" w14:paraId="26C61B96" w14:textId="77777777">
        <w:trPr>
          <w:jc w:val="center"/>
        </w:trPr>
        <w:tc>
          <w:tcPr>
            <w:tcW w:w="576" w:type="dxa"/>
            <w:tcBorders>
              <w:right w:val="nil"/>
            </w:tcBorders>
          </w:tcPr>
          <w:p w14:paraId="2F96D208"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48044C68" w14:textId="77777777" w:rsidR="00007D0E" w:rsidRPr="00C124AD" w:rsidRDefault="00007D0E">
            <w:pPr>
              <w:numPr>
                <w:ilvl w:val="12"/>
                <w:numId w:val="0"/>
              </w:numPr>
              <w:ind w:left="360" w:hanging="360"/>
              <w:rPr>
                <w:sz w:val="16"/>
                <w:szCs w:val="16"/>
              </w:rPr>
            </w:pPr>
            <w:r w:rsidRPr="00C124AD">
              <w:rPr>
                <w:b/>
                <w:sz w:val="16"/>
                <w:szCs w:val="16"/>
              </w:rPr>
              <w:t>Use of Arms and Hands</w:t>
            </w:r>
          </w:p>
        </w:tc>
        <w:tc>
          <w:tcPr>
            <w:tcW w:w="706" w:type="dxa"/>
          </w:tcPr>
          <w:p w14:paraId="67F400E7" w14:textId="77777777" w:rsidR="00007D0E" w:rsidRPr="00C124AD" w:rsidRDefault="00007D0E">
            <w:pPr>
              <w:jc w:val="center"/>
              <w:rPr>
                <w:b/>
                <w:sz w:val="16"/>
                <w:szCs w:val="16"/>
              </w:rPr>
            </w:pPr>
          </w:p>
        </w:tc>
        <w:tc>
          <w:tcPr>
            <w:tcW w:w="706" w:type="dxa"/>
          </w:tcPr>
          <w:p w14:paraId="16D396EE" w14:textId="77777777" w:rsidR="00007D0E" w:rsidRPr="00C124AD" w:rsidRDefault="00007D0E">
            <w:pPr>
              <w:jc w:val="center"/>
              <w:rPr>
                <w:b/>
                <w:sz w:val="16"/>
                <w:szCs w:val="16"/>
              </w:rPr>
            </w:pPr>
          </w:p>
        </w:tc>
        <w:tc>
          <w:tcPr>
            <w:tcW w:w="706" w:type="dxa"/>
          </w:tcPr>
          <w:p w14:paraId="4E51E959" w14:textId="77777777" w:rsidR="00007D0E" w:rsidRPr="00C124AD" w:rsidRDefault="00007D0E">
            <w:pPr>
              <w:jc w:val="center"/>
              <w:rPr>
                <w:b/>
                <w:sz w:val="16"/>
                <w:szCs w:val="16"/>
              </w:rPr>
            </w:pPr>
          </w:p>
        </w:tc>
        <w:tc>
          <w:tcPr>
            <w:tcW w:w="706" w:type="dxa"/>
          </w:tcPr>
          <w:p w14:paraId="3771E0B6" w14:textId="77777777" w:rsidR="00007D0E" w:rsidRPr="00C124AD" w:rsidRDefault="00007D0E">
            <w:pPr>
              <w:jc w:val="center"/>
              <w:rPr>
                <w:b/>
                <w:sz w:val="16"/>
                <w:szCs w:val="16"/>
              </w:rPr>
            </w:pPr>
          </w:p>
        </w:tc>
        <w:tc>
          <w:tcPr>
            <w:tcW w:w="706" w:type="dxa"/>
          </w:tcPr>
          <w:p w14:paraId="26C676BE" w14:textId="77777777" w:rsidR="00007D0E" w:rsidRPr="00C124AD" w:rsidRDefault="00007D0E">
            <w:pPr>
              <w:jc w:val="center"/>
              <w:rPr>
                <w:b/>
                <w:sz w:val="16"/>
                <w:szCs w:val="16"/>
              </w:rPr>
            </w:pPr>
          </w:p>
        </w:tc>
      </w:tr>
      <w:tr w:rsidR="00007D0E" w:rsidRPr="00C124AD" w14:paraId="1F3CDCC3" w14:textId="77777777">
        <w:trPr>
          <w:jc w:val="center"/>
        </w:trPr>
        <w:tc>
          <w:tcPr>
            <w:tcW w:w="576" w:type="dxa"/>
            <w:tcBorders>
              <w:right w:val="nil"/>
            </w:tcBorders>
          </w:tcPr>
          <w:p w14:paraId="191D04B0"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9499A73" w14:textId="77777777" w:rsidR="00007D0E" w:rsidRPr="00C124AD" w:rsidRDefault="00007D0E">
            <w:pPr>
              <w:numPr>
                <w:ilvl w:val="0"/>
                <w:numId w:val="4"/>
              </w:numPr>
              <w:rPr>
                <w:sz w:val="16"/>
                <w:szCs w:val="16"/>
              </w:rPr>
            </w:pPr>
            <w:r w:rsidRPr="00C124AD">
              <w:rPr>
                <w:sz w:val="16"/>
                <w:szCs w:val="16"/>
              </w:rPr>
              <w:t>Manual dexterity (using a wrench or screwing a lid on a jar)</w:t>
            </w:r>
          </w:p>
        </w:tc>
        <w:tc>
          <w:tcPr>
            <w:tcW w:w="706" w:type="dxa"/>
          </w:tcPr>
          <w:p w14:paraId="67B6DE54" w14:textId="77777777" w:rsidR="00007D0E" w:rsidRPr="00C124AD" w:rsidRDefault="00007D0E">
            <w:pPr>
              <w:jc w:val="center"/>
              <w:rPr>
                <w:sz w:val="16"/>
                <w:szCs w:val="16"/>
              </w:rPr>
            </w:pPr>
          </w:p>
        </w:tc>
        <w:tc>
          <w:tcPr>
            <w:tcW w:w="706" w:type="dxa"/>
          </w:tcPr>
          <w:p w14:paraId="6D7C3154" w14:textId="77777777" w:rsidR="00007D0E" w:rsidRPr="00C124AD" w:rsidRDefault="005E0F93">
            <w:pPr>
              <w:jc w:val="center"/>
              <w:rPr>
                <w:sz w:val="16"/>
                <w:szCs w:val="16"/>
              </w:rPr>
            </w:pPr>
            <w:r>
              <w:rPr>
                <w:sz w:val="16"/>
                <w:szCs w:val="16"/>
              </w:rPr>
              <w:t>X</w:t>
            </w:r>
          </w:p>
        </w:tc>
        <w:tc>
          <w:tcPr>
            <w:tcW w:w="706" w:type="dxa"/>
          </w:tcPr>
          <w:p w14:paraId="507D442C" w14:textId="77777777" w:rsidR="00007D0E" w:rsidRPr="00C124AD" w:rsidRDefault="00007D0E">
            <w:pPr>
              <w:jc w:val="center"/>
              <w:rPr>
                <w:sz w:val="16"/>
                <w:szCs w:val="16"/>
              </w:rPr>
            </w:pPr>
          </w:p>
        </w:tc>
        <w:tc>
          <w:tcPr>
            <w:tcW w:w="706" w:type="dxa"/>
          </w:tcPr>
          <w:p w14:paraId="70AD321C" w14:textId="77777777" w:rsidR="00007D0E" w:rsidRPr="00C124AD" w:rsidRDefault="00007D0E">
            <w:pPr>
              <w:jc w:val="center"/>
              <w:rPr>
                <w:sz w:val="16"/>
                <w:szCs w:val="16"/>
              </w:rPr>
            </w:pPr>
          </w:p>
        </w:tc>
        <w:tc>
          <w:tcPr>
            <w:tcW w:w="706" w:type="dxa"/>
          </w:tcPr>
          <w:p w14:paraId="3F684C1D" w14:textId="77777777" w:rsidR="00007D0E" w:rsidRPr="00C124AD" w:rsidRDefault="00007D0E">
            <w:pPr>
              <w:jc w:val="center"/>
              <w:rPr>
                <w:sz w:val="16"/>
                <w:szCs w:val="16"/>
              </w:rPr>
            </w:pPr>
          </w:p>
        </w:tc>
      </w:tr>
      <w:tr w:rsidR="00007D0E" w:rsidRPr="00C124AD" w14:paraId="4EDC2AE3" w14:textId="77777777">
        <w:trPr>
          <w:jc w:val="center"/>
        </w:trPr>
        <w:tc>
          <w:tcPr>
            <w:tcW w:w="576" w:type="dxa"/>
            <w:tcBorders>
              <w:right w:val="nil"/>
            </w:tcBorders>
          </w:tcPr>
          <w:p w14:paraId="7CEDF1B6"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F5EE141" w14:textId="77777777" w:rsidR="00007D0E" w:rsidRPr="00C124AD" w:rsidRDefault="00007D0E">
            <w:pPr>
              <w:numPr>
                <w:ilvl w:val="0"/>
                <w:numId w:val="4"/>
              </w:numPr>
              <w:rPr>
                <w:sz w:val="16"/>
                <w:szCs w:val="16"/>
              </w:rPr>
            </w:pPr>
            <w:r w:rsidRPr="00C124AD">
              <w:rPr>
                <w:sz w:val="16"/>
                <w:szCs w:val="16"/>
              </w:rPr>
              <w:t>Finger dexterity (typing or putting a nut on a bolt)</w:t>
            </w:r>
          </w:p>
        </w:tc>
        <w:tc>
          <w:tcPr>
            <w:tcW w:w="706" w:type="dxa"/>
          </w:tcPr>
          <w:p w14:paraId="05F46A7C" w14:textId="77777777" w:rsidR="00007D0E" w:rsidRPr="00C124AD" w:rsidRDefault="00007D0E">
            <w:pPr>
              <w:jc w:val="center"/>
              <w:rPr>
                <w:sz w:val="16"/>
                <w:szCs w:val="16"/>
              </w:rPr>
            </w:pPr>
          </w:p>
        </w:tc>
        <w:tc>
          <w:tcPr>
            <w:tcW w:w="706" w:type="dxa"/>
          </w:tcPr>
          <w:p w14:paraId="0CA5D1CB" w14:textId="77777777" w:rsidR="00007D0E" w:rsidRPr="00C124AD" w:rsidRDefault="00007D0E">
            <w:pPr>
              <w:jc w:val="center"/>
              <w:rPr>
                <w:sz w:val="16"/>
                <w:szCs w:val="16"/>
              </w:rPr>
            </w:pPr>
            <w:r w:rsidRPr="00C124AD">
              <w:rPr>
                <w:sz w:val="16"/>
                <w:szCs w:val="16"/>
              </w:rPr>
              <w:t>X</w:t>
            </w:r>
          </w:p>
        </w:tc>
        <w:tc>
          <w:tcPr>
            <w:tcW w:w="706" w:type="dxa"/>
          </w:tcPr>
          <w:p w14:paraId="506E1BCE" w14:textId="77777777" w:rsidR="00007D0E" w:rsidRPr="00C124AD" w:rsidRDefault="00007D0E">
            <w:pPr>
              <w:jc w:val="center"/>
              <w:rPr>
                <w:sz w:val="16"/>
                <w:szCs w:val="16"/>
              </w:rPr>
            </w:pPr>
          </w:p>
        </w:tc>
        <w:tc>
          <w:tcPr>
            <w:tcW w:w="706" w:type="dxa"/>
          </w:tcPr>
          <w:p w14:paraId="2B2D9D7B" w14:textId="77777777" w:rsidR="00007D0E" w:rsidRPr="00C124AD" w:rsidRDefault="00007D0E">
            <w:pPr>
              <w:jc w:val="center"/>
              <w:rPr>
                <w:sz w:val="16"/>
                <w:szCs w:val="16"/>
              </w:rPr>
            </w:pPr>
          </w:p>
        </w:tc>
        <w:tc>
          <w:tcPr>
            <w:tcW w:w="706" w:type="dxa"/>
          </w:tcPr>
          <w:p w14:paraId="0FFF43E4" w14:textId="77777777" w:rsidR="00007D0E" w:rsidRPr="00C124AD" w:rsidRDefault="00007D0E">
            <w:pPr>
              <w:jc w:val="center"/>
              <w:rPr>
                <w:sz w:val="16"/>
                <w:szCs w:val="16"/>
              </w:rPr>
            </w:pPr>
          </w:p>
        </w:tc>
      </w:tr>
      <w:tr w:rsidR="00007D0E" w:rsidRPr="00C124AD" w14:paraId="23FBDA65" w14:textId="77777777">
        <w:trPr>
          <w:jc w:val="center"/>
        </w:trPr>
        <w:tc>
          <w:tcPr>
            <w:tcW w:w="576" w:type="dxa"/>
            <w:tcBorders>
              <w:right w:val="nil"/>
            </w:tcBorders>
          </w:tcPr>
          <w:p w14:paraId="6F6634FB"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3F0B7E50" w14:textId="77777777" w:rsidR="00007D0E" w:rsidRPr="00C124AD" w:rsidRDefault="00007D0E">
            <w:pPr>
              <w:numPr>
                <w:ilvl w:val="12"/>
                <w:numId w:val="0"/>
              </w:numPr>
              <w:ind w:left="360" w:hanging="360"/>
              <w:rPr>
                <w:sz w:val="16"/>
                <w:szCs w:val="16"/>
              </w:rPr>
            </w:pPr>
            <w:r w:rsidRPr="00C124AD">
              <w:rPr>
                <w:b/>
                <w:sz w:val="16"/>
                <w:szCs w:val="16"/>
              </w:rPr>
              <w:t>Lifting Requirements</w:t>
            </w:r>
          </w:p>
        </w:tc>
        <w:tc>
          <w:tcPr>
            <w:tcW w:w="706" w:type="dxa"/>
          </w:tcPr>
          <w:p w14:paraId="36F9AA17" w14:textId="77777777" w:rsidR="00007D0E" w:rsidRPr="00C124AD" w:rsidRDefault="00007D0E">
            <w:pPr>
              <w:jc w:val="center"/>
              <w:rPr>
                <w:b/>
                <w:sz w:val="16"/>
                <w:szCs w:val="16"/>
              </w:rPr>
            </w:pPr>
          </w:p>
        </w:tc>
        <w:tc>
          <w:tcPr>
            <w:tcW w:w="706" w:type="dxa"/>
          </w:tcPr>
          <w:p w14:paraId="22FF04D5" w14:textId="77777777" w:rsidR="00007D0E" w:rsidRPr="00C124AD" w:rsidRDefault="00007D0E">
            <w:pPr>
              <w:jc w:val="center"/>
              <w:rPr>
                <w:b/>
                <w:sz w:val="16"/>
                <w:szCs w:val="16"/>
              </w:rPr>
            </w:pPr>
          </w:p>
        </w:tc>
        <w:tc>
          <w:tcPr>
            <w:tcW w:w="706" w:type="dxa"/>
          </w:tcPr>
          <w:p w14:paraId="2C691601" w14:textId="77777777" w:rsidR="00007D0E" w:rsidRPr="00C124AD" w:rsidRDefault="00007D0E">
            <w:pPr>
              <w:jc w:val="center"/>
              <w:rPr>
                <w:b/>
                <w:sz w:val="16"/>
                <w:szCs w:val="16"/>
              </w:rPr>
            </w:pPr>
          </w:p>
        </w:tc>
        <w:tc>
          <w:tcPr>
            <w:tcW w:w="706" w:type="dxa"/>
          </w:tcPr>
          <w:p w14:paraId="567DE7CC" w14:textId="77777777" w:rsidR="00007D0E" w:rsidRPr="00C124AD" w:rsidRDefault="00007D0E">
            <w:pPr>
              <w:jc w:val="center"/>
              <w:rPr>
                <w:b/>
                <w:sz w:val="16"/>
                <w:szCs w:val="16"/>
              </w:rPr>
            </w:pPr>
          </w:p>
        </w:tc>
        <w:tc>
          <w:tcPr>
            <w:tcW w:w="706" w:type="dxa"/>
          </w:tcPr>
          <w:p w14:paraId="3732693B" w14:textId="77777777" w:rsidR="00007D0E" w:rsidRPr="00C124AD" w:rsidRDefault="00007D0E">
            <w:pPr>
              <w:jc w:val="center"/>
              <w:rPr>
                <w:b/>
                <w:sz w:val="16"/>
                <w:szCs w:val="16"/>
              </w:rPr>
            </w:pPr>
          </w:p>
        </w:tc>
      </w:tr>
      <w:tr w:rsidR="00007D0E" w:rsidRPr="00C124AD" w14:paraId="4723CCB2" w14:textId="77777777">
        <w:trPr>
          <w:jc w:val="center"/>
        </w:trPr>
        <w:tc>
          <w:tcPr>
            <w:tcW w:w="576" w:type="dxa"/>
            <w:tcBorders>
              <w:right w:val="nil"/>
            </w:tcBorders>
          </w:tcPr>
          <w:p w14:paraId="0FF625FE"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11C37D2" w14:textId="77777777" w:rsidR="00007D0E" w:rsidRPr="00C124AD" w:rsidRDefault="00007D0E">
            <w:pPr>
              <w:numPr>
                <w:ilvl w:val="0"/>
                <w:numId w:val="4"/>
              </w:numPr>
              <w:rPr>
                <w:sz w:val="16"/>
                <w:szCs w:val="16"/>
              </w:rPr>
            </w:pPr>
            <w:r w:rsidRPr="00C124AD">
              <w:rPr>
                <w:sz w:val="16"/>
                <w:szCs w:val="16"/>
              </w:rPr>
              <w:t>Lifting up to 10 pounds (Mark all that apply)</w:t>
            </w:r>
          </w:p>
        </w:tc>
        <w:tc>
          <w:tcPr>
            <w:tcW w:w="706" w:type="dxa"/>
          </w:tcPr>
          <w:p w14:paraId="6296561E" w14:textId="77777777" w:rsidR="00007D0E" w:rsidRPr="00C124AD" w:rsidRDefault="00007D0E">
            <w:pPr>
              <w:jc w:val="center"/>
              <w:rPr>
                <w:sz w:val="16"/>
                <w:szCs w:val="16"/>
              </w:rPr>
            </w:pPr>
          </w:p>
        </w:tc>
        <w:tc>
          <w:tcPr>
            <w:tcW w:w="706" w:type="dxa"/>
          </w:tcPr>
          <w:p w14:paraId="3C72AD37" w14:textId="77777777" w:rsidR="00007D0E" w:rsidRPr="00C124AD" w:rsidRDefault="00007D0E">
            <w:pPr>
              <w:jc w:val="center"/>
              <w:rPr>
                <w:sz w:val="16"/>
                <w:szCs w:val="16"/>
              </w:rPr>
            </w:pPr>
          </w:p>
        </w:tc>
        <w:tc>
          <w:tcPr>
            <w:tcW w:w="706" w:type="dxa"/>
          </w:tcPr>
          <w:p w14:paraId="166BFB89" w14:textId="77777777" w:rsidR="00007D0E" w:rsidRPr="00C124AD" w:rsidRDefault="00007D0E">
            <w:pPr>
              <w:jc w:val="center"/>
              <w:rPr>
                <w:sz w:val="16"/>
                <w:szCs w:val="16"/>
              </w:rPr>
            </w:pPr>
          </w:p>
        </w:tc>
        <w:tc>
          <w:tcPr>
            <w:tcW w:w="706" w:type="dxa"/>
          </w:tcPr>
          <w:p w14:paraId="479D8778" w14:textId="77777777" w:rsidR="00007D0E" w:rsidRPr="00C124AD" w:rsidRDefault="00007D0E">
            <w:pPr>
              <w:jc w:val="center"/>
              <w:rPr>
                <w:sz w:val="16"/>
                <w:szCs w:val="16"/>
              </w:rPr>
            </w:pPr>
          </w:p>
        </w:tc>
        <w:tc>
          <w:tcPr>
            <w:tcW w:w="706" w:type="dxa"/>
          </w:tcPr>
          <w:p w14:paraId="0162D220" w14:textId="77777777" w:rsidR="00007D0E" w:rsidRPr="00C124AD" w:rsidRDefault="00007D0E">
            <w:pPr>
              <w:jc w:val="center"/>
              <w:rPr>
                <w:sz w:val="16"/>
                <w:szCs w:val="16"/>
              </w:rPr>
            </w:pPr>
          </w:p>
        </w:tc>
      </w:tr>
      <w:tr w:rsidR="00007D0E" w:rsidRPr="00C124AD" w14:paraId="0E161BC8" w14:textId="77777777">
        <w:trPr>
          <w:jc w:val="center"/>
        </w:trPr>
        <w:tc>
          <w:tcPr>
            <w:tcW w:w="576" w:type="dxa"/>
            <w:tcBorders>
              <w:right w:val="nil"/>
            </w:tcBorders>
          </w:tcPr>
          <w:p w14:paraId="4370B5E9"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5FF8A81"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47714F0E" w14:textId="77777777" w:rsidR="00007D0E" w:rsidRPr="00C124AD" w:rsidRDefault="00007D0E">
            <w:pPr>
              <w:jc w:val="center"/>
              <w:rPr>
                <w:sz w:val="16"/>
                <w:szCs w:val="16"/>
              </w:rPr>
            </w:pPr>
          </w:p>
        </w:tc>
        <w:tc>
          <w:tcPr>
            <w:tcW w:w="706" w:type="dxa"/>
          </w:tcPr>
          <w:p w14:paraId="60F29DE8" w14:textId="77777777" w:rsidR="00007D0E" w:rsidRPr="00C124AD" w:rsidRDefault="00007D0E">
            <w:pPr>
              <w:jc w:val="center"/>
              <w:rPr>
                <w:sz w:val="16"/>
                <w:szCs w:val="16"/>
              </w:rPr>
            </w:pPr>
          </w:p>
        </w:tc>
        <w:tc>
          <w:tcPr>
            <w:tcW w:w="706" w:type="dxa"/>
          </w:tcPr>
          <w:p w14:paraId="56A0B49B" w14:textId="77777777" w:rsidR="00007D0E" w:rsidRPr="00C124AD" w:rsidRDefault="005E0F93">
            <w:pPr>
              <w:jc w:val="center"/>
              <w:rPr>
                <w:sz w:val="16"/>
                <w:szCs w:val="16"/>
              </w:rPr>
            </w:pPr>
            <w:r>
              <w:rPr>
                <w:sz w:val="16"/>
                <w:szCs w:val="16"/>
              </w:rPr>
              <w:t>X</w:t>
            </w:r>
          </w:p>
        </w:tc>
        <w:tc>
          <w:tcPr>
            <w:tcW w:w="706" w:type="dxa"/>
          </w:tcPr>
          <w:p w14:paraId="6E3D8AA7" w14:textId="77777777" w:rsidR="00007D0E" w:rsidRPr="00C124AD" w:rsidRDefault="00007D0E">
            <w:pPr>
              <w:jc w:val="center"/>
              <w:rPr>
                <w:sz w:val="16"/>
                <w:szCs w:val="16"/>
              </w:rPr>
            </w:pPr>
          </w:p>
        </w:tc>
        <w:tc>
          <w:tcPr>
            <w:tcW w:w="706" w:type="dxa"/>
          </w:tcPr>
          <w:p w14:paraId="49FD1B88" w14:textId="77777777" w:rsidR="00007D0E" w:rsidRPr="00C124AD" w:rsidRDefault="00007D0E">
            <w:pPr>
              <w:jc w:val="center"/>
              <w:rPr>
                <w:sz w:val="16"/>
                <w:szCs w:val="16"/>
              </w:rPr>
            </w:pPr>
          </w:p>
        </w:tc>
      </w:tr>
      <w:tr w:rsidR="00007D0E" w:rsidRPr="00C124AD" w14:paraId="4E7E2231" w14:textId="77777777">
        <w:trPr>
          <w:jc w:val="center"/>
        </w:trPr>
        <w:tc>
          <w:tcPr>
            <w:tcW w:w="576" w:type="dxa"/>
            <w:tcBorders>
              <w:right w:val="nil"/>
            </w:tcBorders>
          </w:tcPr>
          <w:p w14:paraId="0134864D"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710E5C1"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3E4AF648" w14:textId="77777777" w:rsidR="00007D0E" w:rsidRPr="00C124AD" w:rsidRDefault="00007D0E">
            <w:pPr>
              <w:jc w:val="center"/>
              <w:rPr>
                <w:sz w:val="16"/>
                <w:szCs w:val="16"/>
              </w:rPr>
            </w:pPr>
          </w:p>
        </w:tc>
        <w:tc>
          <w:tcPr>
            <w:tcW w:w="706" w:type="dxa"/>
          </w:tcPr>
          <w:p w14:paraId="5CD6ECF0" w14:textId="77777777" w:rsidR="00007D0E" w:rsidRPr="00C124AD" w:rsidRDefault="00007D0E">
            <w:pPr>
              <w:jc w:val="center"/>
              <w:rPr>
                <w:sz w:val="16"/>
                <w:szCs w:val="16"/>
              </w:rPr>
            </w:pPr>
          </w:p>
        </w:tc>
        <w:tc>
          <w:tcPr>
            <w:tcW w:w="706" w:type="dxa"/>
          </w:tcPr>
          <w:p w14:paraId="3C4CA9A6" w14:textId="77777777" w:rsidR="00007D0E" w:rsidRPr="00C124AD" w:rsidRDefault="005E0F93">
            <w:pPr>
              <w:jc w:val="center"/>
              <w:rPr>
                <w:sz w:val="16"/>
                <w:szCs w:val="16"/>
              </w:rPr>
            </w:pPr>
            <w:r>
              <w:rPr>
                <w:sz w:val="16"/>
                <w:szCs w:val="16"/>
              </w:rPr>
              <w:t>X</w:t>
            </w:r>
          </w:p>
        </w:tc>
        <w:tc>
          <w:tcPr>
            <w:tcW w:w="706" w:type="dxa"/>
          </w:tcPr>
          <w:p w14:paraId="641525CF" w14:textId="77777777" w:rsidR="00007D0E" w:rsidRPr="00C124AD" w:rsidRDefault="00007D0E">
            <w:pPr>
              <w:jc w:val="center"/>
              <w:rPr>
                <w:sz w:val="16"/>
                <w:szCs w:val="16"/>
              </w:rPr>
            </w:pPr>
          </w:p>
        </w:tc>
        <w:tc>
          <w:tcPr>
            <w:tcW w:w="706" w:type="dxa"/>
          </w:tcPr>
          <w:p w14:paraId="1A58749B" w14:textId="77777777" w:rsidR="00007D0E" w:rsidRPr="00C124AD" w:rsidRDefault="00007D0E">
            <w:pPr>
              <w:jc w:val="center"/>
              <w:rPr>
                <w:sz w:val="16"/>
                <w:szCs w:val="16"/>
              </w:rPr>
            </w:pPr>
          </w:p>
        </w:tc>
      </w:tr>
      <w:tr w:rsidR="00007D0E" w:rsidRPr="00C124AD" w14:paraId="07AF21A3" w14:textId="77777777">
        <w:trPr>
          <w:jc w:val="center"/>
        </w:trPr>
        <w:tc>
          <w:tcPr>
            <w:tcW w:w="576" w:type="dxa"/>
            <w:tcBorders>
              <w:right w:val="nil"/>
            </w:tcBorders>
          </w:tcPr>
          <w:p w14:paraId="57F2A15E"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2257EC0"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437C38EF" w14:textId="77777777" w:rsidR="00007D0E" w:rsidRPr="00C124AD" w:rsidRDefault="00007D0E">
            <w:pPr>
              <w:jc w:val="center"/>
              <w:rPr>
                <w:sz w:val="16"/>
                <w:szCs w:val="16"/>
              </w:rPr>
            </w:pPr>
          </w:p>
        </w:tc>
        <w:tc>
          <w:tcPr>
            <w:tcW w:w="706" w:type="dxa"/>
          </w:tcPr>
          <w:p w14:paraId="0FA0F09C" w14:textId="77777777" w:rsidR="00007D0E" w:rsidRPr="00C124AD" w:rsidRDefault="00007D0E">
            <w:pPr>
              <w:jc w:val="center"/>
              <w:rPr>
                <w:sz w:val="16"/>
                <w:szCs w:val="16"/>
              </w:rPr>
            </w:pPr>
          </w:p>
        </w:tc>
        <w:tc>
          <w:tcPr>
            <w:tcW w:w="706" w:type="dxa"/>
          </w:tcPr>
          <w:p w14:paraId="2C3B4499" w14:textId="77777777" w:rsidR="00007D0E" w:rsidRPr="00C124AD" w:rsidRDefault="005E0F93">
            <w:pPr>
              <w:jc w:val="center"/>
              <w:rPr>
                <w:sz w:val="16"/>
                <w:szCs w:val="16"/>
              </w:rPr>
            </w:pPr>
            <w:r>
              <w:rPr>
                <w:sz w:val="16"/>
                <w:szCs w:val="16"/>
              </w:rPr>
              <w:t>X</w:t>
            </w:r>
          </w:p>
        </w:tc>
        <w:tc>
          <w:tcPr>
            <w:tcW w:w="706" w:type="dxa"/>
          </w:tcPr>
          <w:p w14:paraId="78C376B3" w14:textId="77777777" w:rsidR="00007D0E" w:rsidRPr="00C124AD" w:rsidRDefault="00007D0E">
            <w:pPr>
              <w:jc w:val="center"/>
              <w:rPr>
                <w:sz w:val="16"/>
                <w:szCs w:val="16"/>
              </w:rPr>
            </w:pPr>
          </w:p>
        </w:tc>
        <w:tc>
          <w:tcPr>
            <w:tcW w:w="706" w:type="dxa"/>
          </w:tcPr>
          <w:p w14:paraId="7DAD980D" w14:textId="77777777" w:rsidR="00007D0E" w:rsidRPr="00C124AD" w:rsidRDefault="00007D0E">
            <w:pPr>
              <w:jc w:val="center"/>
              <w:rPr>
                <w:sz w:val="16"/>
                <w:szCs w:val="16"/>
              </w:rPr>
            </w:pPr>
          </w:p>
        </w:tc>
      </w:tr>
      <w:tr w:rsidR="00007D0E" w:rsidRPr="00C124AD" w14:paraId="3385D0B6" w14:textId="77777777">
        <w:trPr>
          <w:jc w:val="center"/>
        </w:trPr>
        <w:tc>
          <w:tcPr>
            <w:tcW w:w="576" w:type="dxa"/>
            <w:tcBorders>
              <w:right w:val="nil"/>
            </w:tcBorders>
          </w:tcPr>
          <w:p w14:paraId="64AA27E1"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EC8CF62" w14:textId="77777777" w:rsidR="00007D0E" w:rsidRPr="00C124AD" w:rsidRDefault="00007D0E">
            <w:pPr>
              <w:numPr>
                <w:ilvl w:val="0"/>
                <w:numId w:val="4"/>
              </w:numPr>
              <w:rPr>
                <w:sz w:val="16"/>
                <w:szCs w:val="16"/>
              </w:rPr>
            </w:pPr>
            <w:r w:rsidRPr="00C124AD">
              <w:rPr>
                <w:sz w:val="16"/>
                <w:szCs w:val="16"/>
              </w:rPr>
              <w:t>Lifting 11 to 25 pounds (Mark all that apply)</w:t>
            </w:r>
          </w:p>
        </w:tc>
        <w:tc>
          <w:tcPr>
            <w:tcW w:w="706" w:type="dxa"/>
          </w:tcPr>
          <w:p w14:paraId="28C8CAFA" w14:textId="77777777" w:rsidR="00007D0E" w:rsidRPr="00C124AD" w:rsidRDefault="00007D0E">
            <w:pPr>
              <w:jc w:val="center"/>
              <w:rPr>
                <w:sz w:val="16"/>
                <w:szCs w:val="16"/>
              </w:rPr>
            </w:pPr>
          </w:p>
        </w:tc>
        <w:tc>
          <w:tcPr>
            <w:tcW w:w="706" w:type="dxa"/>
          </w:tcPr>
          <w:p w14:paraId="3A1FB3B6" w14:textId="77777777" w:rsidR="00007D0E" w:rsidRPr="00C124AD" w:rsidRDefault="00007D0E">
            <w:pPr>
              <w:jc w:val="center"/>
              <w:rPr>
                <w:sz w:val="16"/>
                <w:szCs w:val="16"/>
              </w:rPr>
            </w:pPr>
          </w:p>
        </w:tc>
        <w:tc>
          <w:tcPr>
            <w:tcW w:w="706" w:type="dxa"/>
          </w:tcPr>
          <w:p w14:paraId="6D3E0D41" w14:textId="77777777" w:rsidR="00007D0E" w:rsidRPr="00C124AD" w:rsidRDefault="00007D0E">
            <w:pPr>
              <w:jc w:val="center"/>
              <w:rPr>
                <w:sz w:val="16"/>
                <w:szCs w:val="16"/>
              </w:rPr>
            </w:pPr>
          </w:p>
        </w:tc>
        <w:tc>
          <w:tcPr>
            <w:tcW w:w="706" w:type="dxa"/>
          </w:tcPr>
          <w:p w14:paraId="008F630A" w14:textId="77777777" w:rsidR="00007D0E" w:rsidRPr="00C124AD" w:rsidRDefault="00007D0E">
            <w:pPr>
              <w:jc w:val="center"/>
              <w:rPr>
                <w:sz w:val="16"/>
                <w:szCs w:val="16"/>
              </w:rPr>
            </w:pPr>
          </w:p>
        </w:tc>
        <w:tc>
          <w:tcPr>
            <w:tcW w:w="706" w:type="dxa"/>
          </w:tcPr>
          <w:p w14:paraId="17D723D1" w14:textId="77777777" w:rsidR="00007D0E" w:rsidRPr="00C124AD" w:rsidRDefault="00007D0E">
            <w:pPr>
              <w:jc w:val="center"/>
              <w:rPr>
                <w:sz w:val="16"/>
                <w:szCs w:val="16"/>
              </w:rPr>
            </w:pPr>
          </w:p>
        </w:tc>
      </w:tr>
      <w:tr w:rsidR="00007D0E" w:rsidRPr="00C124AD" w14:paraId="347A07CC" w14:textId="77777777">
        <w:trPr>
          <w:jc w:val="center"/>
        </w:trPr>
        <w:tc>
          <w:tcPr>
            <w:tcW w:w="576" w:type="dxa"/>
            <w:tcBorders>
              <w:right w:val="nil"/>
            </w:tcBorders>
          </w:tcPr>
          <w:p w14:paraId="2FA4958C"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809D943"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0CE0C6C8" w14:textId="77777777" w:rsidR="00007D0E" w:rsidRPr="00C124AD" w:rsidRDefault="00007D0E">
            <w:pPr>
              <w:jc w:val="center"/>
              <w:rPr>
                <w:sz w:val="16"/>
                <w:szCs w:val="16"/>
              </w:rPr>
            </w:pPr>
          </w:p>
        </w:tc>
        <w:tc>
          <w:tcPr>
            <w:tcW w:w="706" w:type="dxa"/>
          </w:tcPr>
          <w:p w14:paraId="2636A3F3" w14:textId="77777777" w:rsidR="00007D0E" w:rsidRPr="00C124AD" w:rsidRDefault="00007D0E">
            <w:pPr>
              <w:jc w:val="center"/>
              <w:rPr>
                <w:sz w:val="16"/>
                <w:szCs w:val="16"/>
              </w:rPr>
            </w:pPr>
            <w:r w:rsidRPr="00C124AD">
              <w:rPr>
                <w:sz w:val="16"/>
                <w:szCs w:val="16"/>
              </w:rPr>
              <w:t>X</w:t>
            </w:r>
          </w:p>
        </w:tc>
        <w:tc>
          <w:tcPr>
            <w:tcW w:w="706" w:type="dxa"/>
          </w:tcPr>
          <w:p w14:paraId="193C6B16" w14:textId="77777777" w:rsidR="00007D0E" w:rsidRPr="00C124AD" w:rsidRDefault="00007D0E">
            <w:pPr>
              <w:jc w:val="center"/>
              <w:rPr>
                <w:sz w:val="16"/>
                <w:szCs w:val="16"/>
              </w:rPr>
            </w:pPr>
          </w:p>
        </w:tc>
        <w:tc>
          <w:tcPr>
            <w:tcW w:w="706" w:type="dxa"/>
          </w:tcPr>
          <w:p w14:paraId="3DE4DB3F" w14:textId="77777777" w:rsidR="00007D0E" w:rsidRPr="00C124AD" w:rsidRDefault="00007D0E">
            <w:pPr>
              <w:jc w:val="center"/>
              <w:rPr>
                <w:sz w:val="16"/>
                <w:szCs w:val="16"/>
              </w:rPr>
            </w:pPr>
          </w:p>
        </w:tc>
        <w:tc>
          <w:tcPr>
            <w:tcW w:w="706" w:type="dxa"/>
          </w:tcPr>
          <w:p w14:paraId="0FBBD8D4" w14:textId="77777777" w:rsidR="00007D0E" w:rsidRPr="00C124AD" w:rsidRDefault="00007D0E">
            <w:pPr>
              <w:jc w:val="center"/>
              <w:rPr>
                <w:sz w:val="16"/>
                <w:szCs w:val="16"/>
              </w:rPr>
            </w:pPr>
          </w:p>
        </w:tc>
      </w:tr>
      <w:tr w:rsidR="00007D0E" w:rsidRPr="00C124AD" w14:paraId="4EEF5629" w14:textId="77777777">
        <w:trPr>
          <w:jc w:val="center"/>
        </w:trPr>
        <w:tc>
          <w:tcPr>
            <w:tcW w:w="576" w:type="dxa"/>
            <w:tcBorders>
              <w:right w:val="nil"/>
            </w:tcBorders>
          </w:tcPr>
          <w:p w14:paraId="4889DB3A"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BAC09CC"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4200CD1F" w14:textId="77777777" w:rsidR="00007D0E" w:rsidRPr="00C124AD" w:rsidRDefault="00007D0E">
            <w:pPr>
              <w:jc w:val="center"/>
              <w:rPr>
                <w:sz w:val="16"/>
                <w:szCs w:val="16"/>
              </w:rPr>
            </w:pPr>
          </w:p>
        </w:tc>
        <w:tc>
          <w:tcPr>
            <w:tcW w:w="706" w:type="dxa"/>
          </w:tcPr>
          <w:p w14:paraId="33C9FB66" w14:textId="77777777" w:rsidR="00007D0E" w:rsidRPr="00C124AD" w:rsidRDefault="00007D0E">
            <w:pPr>
              <w:jc w:val="center"/>
              <w:rPr>
                <w:sz w:val="16"/>
                <w:szCs w:val="16"/>
              </w:rPr>
            </w:pPr>
            <w:r w:rsidRPr="00C124AD">
              <w:rPr>
                <w:sz w:val="16"/>
                <w:szCs w:val="16"/>
              </w:rPr>
              <w:t>X</w:t>
            </w:r>
          </w:p>
        </w:tc>
        <w:tc>
          <w:tcPr>
            <w:tcW w:w="706" w:type="dxa"/>
          </w:tcPr>
          <w:p w14:paraId="66BE496D" w14:textId="77777777" w:rsidR="00007D0E" w:rsidRPr="00C124AD" w:rsidRDefault="00007D0E">
            <w:pPr>
              <w:jc w:val="center"/>
              <w:rPr>
                <w:sz w:val="16"/>
                <w:szCs w:val="16"/>
              </w:rPr>
            </w:pPr>
          </w:p>
        </w:tc>
        <w:tc>
          <w:tcPr>
            <w:tcW w:w="706" w:type="dxa"/>
          </w:tcPr>
          <w:p w14:paraId="2D13BE7B" w14:textId="77777777" w:rsidR="00007D0E" w:rsidRPr="00C124AD" w:rsidRDefault="00007D0E">
            <w:pPr>
              <w:jc w:val="center"/>
              <w:rPr>
                <w:sz w:val="16"/>
                <w:szCs w:val="16"/>
              </w:rPr>
            </w:pPr>
          </w:p>
        </w:tc>
        <w:tc>
          <w:tcPr>
            <w:tcW w:w="706" w:type="dxa"/>
          </w:tcPr>
          <w:p w14:paraId="697F2D07" w14:textId="77777777" w:rsidR="00007D0E" w:rsidRPr="00C124AD" w:rsidRDefault="00007D0E">
            <w:pPr>
              <w:jc w:val="center"/>
              <w:rPr>
                <w:sz w:val="16"/>
                <w:szCs w:val="16"/>
              </w:rPr>
            </w:pPr>
          </w:p>
        </w:tc>
      </w:tr>
      <w:tr w:rsidR="00007D0E" w:rsidRPr="00C124AD" w14:paraId="478662E4" w14:textId="77777777">
        <w:trPr>
          <w:jc w:val="center"/>
        </w:trPr>
        <w:tc>
          <w:tcPr>
            <w:tcW w:w="576" w:type="dxa"/>
            <w:tcBorders>
              <w:right w:val="nil"/>
            </w:tcBorders>
          </w:tcPr>
          <w:p w14:paraId="4EC93CF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9346995"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0AC34629" w14:textId="77777777" w:rsidR="00007D0E" w:rsidRPr="00C124AD" w:rsidRDefault="00007D0E">
            <w:pPr>
              <w:jc w:val="center"/>
              <w:rPr>
                <w:sz w:val="16"/>
                <w:szCs w:val="16"/>
              </w:rPr>
            </w:pPr>
          </w:p>
        </w:tc>
        <w:tc>
          <w:tcPr>
            <w:tcW w:w="706" w:type="dxa"/>
          </w:tcPr>
          <w:p w14:paraId="00673BE2" w14:textId="77777777" w:rsidR="00007D0E" w:rsidRPr="00C124AD" w:rsidRDefault="00007D0E">
            <w:pPr>
              <w:jc w:val="center"/>
              <w:rPr>
                <w:sz w:val="16"/>
                <w:szCs w:val="16"/>
              </w:rPr>
            </w:pPr>
            <w:r w:rsidRPr="00C124AD">
              <w:rPr>
                <w:sz w:val="16"/>
                <w:szCs w:val="16"/>
              </w:rPr>
              <w:t>X</w:t>
            </w:r>
          </w:p>
        </w:tc>
        <w:tc>
          <w:tcPr>
            <w:tcW w:w="706" w:type="dxa"/>
          </w:tcPr>
          <w:p w14:paraId="13710E4B" w14:textId="77777777" w:rsidR="00007D0E" w:rsidRPr="00C124AD" w:rsidRDefault="00007D0E">
            <w:pPr>
              <w:jc w:val="center"/>
              <w:rPr>
                <w:sz w:val="16"/>
                <w:szCs w:val="16"/>
              </w:rPr>
            </w:pPr>
          </w:p>
        </w:tc>
        <w:tc>
          <w:tcPr>
            <w:tcW w:w="706" w:type="dxa"/>
          </w:tcPr>
          <w:p w14:paraId="733E07C5" w14:textId="77777777" w:rsidR="00007D0E" w:rsidRPr="00C124AD" w:rsidRDefault="00007D0E">
            <w:pPr>
              <w:jc w:val="center"/>
              <w:rPr>
                <w:sz w:val="16"/>
                <w:szCs w:val="16"/>
              </w:rPr>
            </w:pPr>
          </w:p>
        </w:tc>
        <w:tc>
          <w:tcPr>
            <w:tcW w:w="706" w:type="dxa"/>
          </w:tcPr>
          <w:p w14:paraId="2DBD0570" w14:textId="77777777" w:rsidR="00007D0E" w:rsidRPr="00C124AD" w:rsidRDefault="00007D0E">
            <w:pPr>
              <w:jc w:val="center"/>
              <w:rPr>
                <w:sz w:val="16"/>
                <w:szCs w:val="16"/>
              </w:rPr>
            </w:pPr>
          </w:p>
        </w:tc>
      </w:tr>
      <w:tr w:rsidR="00007D0E" w:rsidRPr="00C124AD" w14:paraId="4E010C26" w14:textId="77777777">
        <w:trPr>
          <w:jc w:val="center"/>
        </w:trPr>
        <w:tc>
          <w:tcPr>
            <w:tcW w:w="576" w:type="dxa"/>
            <w:tcBorders>
              <w:right w:val="nil"/>
            </w:tcBorders>
          </w:tcPr>
          <w:p w14:paraId="098CB06E"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5591924" w14:textId="77777777" w:rsidR="00007D0E" w:rsidRPr="00C124AD" w:rsidRDefault="00007D0E">
            <w:pPr>
              <w:numPr>
                <w:ilvl w:val="0"/>
                <w:numId w:val="4"/>
              </w:numPr>
              <w:rPr>
                <w:sz w:val="16"/>
                <w:szCs w:val="16"/>
              </w:rPr>
            </w:pPr>
            <w:r w:rsidRPr="00C124AD">
              <w:rPr>
                <w:sz w:val="16"/>
                <w:szCs w:val="16"/>
              </w:rPr>
              <w:t>Lifting 26 to 50 pounds (Mark all that apply)</w:t>
            </w:r>
          </w:p>
        </w:tc>
        <w:tc>
          <w:tcPr>
            <w:tcW w:w="706" w:type="dxa"/>
          </w:tcPr>
          <w:p w14:paraId="76266838" w14:textId="77777777" w:rsidR="00007D0E" w:rsidRPr="00C124AD" w:rsidRDefault="00007D0E">
            <w:pPr>
              <w:jc w:val="center"/>
              <w:rPr>
                <w:sz w:val="16"/>
                <w:szCs w:val="16"/>
              </w:rPr>
            </w:pPr>
          </w:p>
        </w:tc>
        <w:tc>
          <w:tcPr>
            <w:tcW w:w="706" w:type="dxa"/>
          </w:tcPr>
          <w:p w14:paraId="3A792D25" w14:textId="77777777" w:rsidR="00007D0E" w:rsidRPr="00C124AD" w:rsidRDefault="00007D0E">
            <w:pPr>
              <w:jc w:val="center"/>
              <w:rPr>
                <w:sz w:val="16"/>
                <w:szCs w:val="16"/>
              </w:rPr>
            </w:pPr>
          </w:p>
        </w:tc>
        <w:tc>
          <w:tcPr>
            <w:tcW w:w="706" w:type="dxa"/>
          </w:tcPr>
          <w:p w14:paraId="55C5C792" w14:textId="77777777" w:rsidR="00007D0E" w:rsidRPr="00C124AD" w:rsidRDefault="00007D0E">
            <w:pPr>
              <w:jc w:val="center"/>
              <w:rPr>
                <w:sz w:val="16"/>
                <w:szCs w:val="16"/>
              </w:rPr>
            </w:pPr>
          </w:p>
        </w:tc>
        <w:tc>
          <w:tcPr>
            <w:tcW w:w="706" w:type="dxa"/>
          </w:tcPr>
          <w:p w14:paraId="1F8611CB" w14:textId="77777777" w:rsidR="00007D0E" w:rsidRPr="00C124AD" w:rsidRDefault="00007D0E">
            <w:pPr>
              <w:jc w:val="center"/>
              <w:rPr>
                <w:sz w:val="16"/>
                <w:szCs w:val="16"/>
              </w:rPr>
            </w:pPr>
          </w:p>
        </w:tc>
        <w:tc>
          <w:tcPr>
            <w:tcW w:w="706" w:type="dxa"/>
          </w:tcPr>
          <w:p w14:paraId="756565D8" w14:textId="77777777" w:rsidR="00007D0E" w:rsidRPr="00C124AD" w:rsidRDefault="00007D0E">
            <w:pPr>
              <w:jc w:val="center"/>
              <w:rPr>
                <w:sz w:val="16"/>
                <w:szCs w:val="16"/>
              </w:rPr>
            </w:pPr>
          </w:p>
        </w:tc>
      </w:tr>
      <w:tr w:rsidR="00007D0E" w:rsidRPr="00C124AD" w14:paraId="1DF2F8FE" w14:textId="77777777">
        <w:trPr>
          <w:jc w:val="center"/>
        </w:trPr>
        <w:tc>
          <w:tcPr>
            <w:tcW w:w="576" w:type="dxa"/>
            <w:tcBorders>
              <w:right w:val="nil"/>
            </w:tcBorders>
          </w:tcPr>
          <w:p w14:paraId="193BF13D"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2BA26610"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1032306F" w14:textId="77777777" w:rsidR="00007D0E" w:rsidRPr="00C124AD" w:rsidRDefault="00007D0E">
            <w:pPr>
              <w:jc w:val="center"/>
              <w:rPr>
                <w:sz w:val="16"/>
                <w:szCs w:val="16"/>
              </w:rPr>
            </w:pPr>
          </w:p>
        </w:tc>
        <w:tc>
          <w:tcPr>
            <w:tcW w:w="706" w:type="dxa"/>
          </w:tcPr>
          <w:p w14:paraId="7078C3C6" w14:textId="77777777" w:rsidR="00007D0E" w:rsidRPr="00C124AD" w:rsidRDefault="005E0F93">
            <w:pPr>
              <w:jc w:val="center"/>
              <w:rPr>
                <w:sz w:val="16"/>
                <w:szCs w:val="16"/>
              </w:rPr>
            </w:pPr>
            <w:r>
              <w:rPr>
                <w:sz w:val="16"/>
                <w:szCs w:val="16"/>
              </w:rPr>
              <w:t>X</w:t>
            </w:r>
          </w:p>
        </w:tc>
        <w:tc>
          <w:tcPr>
            <w:tcW w:w="706" w:type="dxa"/>
          </w:tcPr>
          <w:p w14:paraId="63FB7EA2" w14:textId="77777777" w:rsidR="00007D0E" w:rsidRPr="00C124AD" w:rsidRDefault="00007D0E">
            <w:pPr>
              <w:jc w:val="center"/>
              <w:rPr>
                <w:sz w:val="16"/>
                <w:szCs w:val="16"/>
              </w:rPr>
            </w:pPr>
          </w:p>
        </w:tc>
        <w:tc>
          <w:tcPr>
            <w:tcW w:w="706" w:type="dxa"/>
          </w:tcPr>
          <w:p w14:paraId="423608DC" w14:textId="77777777" w:rsidR="00007D0E" w:rsidRPr="00C124AD" w:rsidRDefault="00007D0E">
            <w:pPr>
              <w:jc w:val="center"/>
              <w:rPr>
                <w:sz w:val="16"/>
                <w:szCs w:val="16"/>
              </w:rPr>
            </w:pPr>
          </w:p>
        </w:tc>
        <w:tc>
          <w:tcPr>
            <w:tcW w:w="706" w:type="dxa"/>
          </w:tcPr>
          <w:p w14:paraId="2DFEAB00" w14:textId="77777777" w:rsidR="00007D0E" w:rsidRPr="00C124AD" w:rsidRDefault="00007D0E">
            <w:pPr>
              <w:jc w:val="center"/>
              <w:rPr>
                <w:sz w:val="16"/>
                <w:szCs w:val="16"/>
              </w:rPr>
            </w:pPr>
          </w:p>
        </w:tc>
      </w:tr>
      <w:tr w:rsidR="00007D0E" w:rsidRPr="00C124AD" w14:paraId="12D57641" w14:textId="77777777">
        <w:trPr>
          <w:jc w:val="center"/>
        </w:trPr>
        <w:tc>
          <w:tcPr>
            <w:tcW w:w="576" w:type="dxa"/>
            <w:tcBorders>
              <w:right w:val="nil"/>
            </w:tcBorders>
          </w:tcPr>
          <w:p w14:paraId="0D46E186"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3467C76"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7221B034" w14:textId="77777777" w:rsidR="00007D0E" w:rsidRPr="00C124AD" w:rsidRDefault="00007D0E">
            <w:pPr>
              <w:jc w:val="center"/>
              <w:rPr>
                <w:sz w:val="16"/>
                <w:szCs w:val="16"/>
              </w:rPr>
            </w:pPr>
          </w:p>
        </w:tc>
        <w:tc>
          <w:tcPr>
            <w:tcW w:w="706" w:type="dxa"/>
          </w:tcPr>
          <w:p w14:paraId="1171A61E" w14:textId="77777777" w:rsidR="00007D0E" w:rsidRPr="00C124AD" w:rsidRDefault="005E0F93">
            <w:pPr>
              <w:jc w:val="center"/>
              <w:rPr>
                <w:sz w:val="16"/>
                <w:szCs w:val="16"/>
              </w:rPr>
            </w:pPr>
            <w:r>
              <w:rPr>
                <w:sz w:val="16"/>
                <w:szCs w:val="16"/>
              </w:rPr>
              <w:t>X</w:t>
            </w:r>
          </w:p>
        </w:tc>
        <w:tc>
          <w:tcPr>
            <w:tcW w:w="706" w:type="dxa"/>
          </w:tcPr>
          <w:p w14:paraId="4FFE7DAD" w14:textId="77777777" w:rsidR="00007D0E" w:rsidRPr="00C124AD" w:rsidRDefault="00007D0E">
            <w:pPr>
              <w:jc w:val="center"/>
              <w:rPr>
                <w:sz w:val="16"/>
                <w:szCs w:val="16"/>
              </w:rPr>
            </w:pPr>
          </w:p>
        </w:tc>
        <w:tc>
          <w:tcPr>
            <w:tcW w:w="706" w:type="dxa"/>
          </w:tcPr>
          <w:p w14:paraId="71283933" w14:textId="77777777" w:rsidR="00007D0E" w:rsidRPr="00C124AD" w:rsidRDefault="00007D0E">
            <w:pPr>
              <w:jc w:val="center"/>
              <w:rPr>
                <w:sz w:val="16"/>
                <w:szCs w:val="16"/>
              </w:rPr>
            </w:pPr>
          </w:p>
        </w:tc>
        <w:tc>
          <w:tcPr>
            <w:tcW w:w="706" w:type="dxa"/>
          </w:tcPr>
          <w:p w14:paraId="2F275430" w14:textId="77777777" w:rsidR="00007D0E" w:rsidRPr="00C124AD" w:rsidRDefault="00007D0E">
            <w:pPr>
              <w:jc w:val="center"/>
              <w:rPr>
                <w:sz w:val="16"/>
                <w:szCs w:val="16"/>
              </w:rPr>
            </w:pPr>
          </w:p>
        </w:tc>
      </w:tr>
      <w:tr w:rsidR="00007D0E" w:rsidRPr="00C124AD" w14:paraId="16B8F7C1" w14:textId="77777777">
        <w:trPr>
          <w:jc w:val="center"/>
        </w:trPr>
        <w:tc>
          <w:tcPr>
            <w:tcW w:w="576" w:type="dxa"/>
            <w:tcBorders>
              <w:right w:val="nil"/>
            </w:tcBorders>
          </w:tcPr>
          <w:p w14:paraId="222653A9"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3644F24"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2A3CDC44" w14:textId="77777777" w:rsidR="00007D0E" w:rsidRPr="00C124AD" w:rsidRDefault="00007D0E">
            <w:pPr>
              <w:jc w:val="center"/>
              <w:rPr>
                <w:sz w:val="16"/>
                <w:szCs w:val="16"/>
              </w:rPr>
            </w:pPr>
          </w:p>
        </w:tc>
        <w:tc>
          <w:tcPr>
            <w:tcW w:w="706" w:type="dxa"/>
          </w:tcPr>
          <w:p w14:paraId="7BDADB6A" w14:textId="77777777" w:rsidR="00007D0E" w:rsidRPr="00C124AD" w:rsidRDefault="005E0F93">
            <w:pPr>
              <w:jc w:val="center"/>
              <w:rPr>
                <w:sz w:val="16"/>
                <w:szCs w:val="16"/>
              </w:rPr>
            </w:pPr>
            <w:r>
              <w:rPr>
                <w:sz w:val="16"/>
                <w:szCs w:val="16"/>
              </w:rPr>
              <w:t>X</w:t>
            </w:r>
          </w:p>
        </w:tc>
        <w:tc>
          <w:tcPr>
            <w:tcW w:w="706" w:type="dxa"/>
          </w:tcPr>
          <w:p w14:paraId="162072FD" w14:textId="77777777" w:rsidR="00007D0E" w:rsidRPr="00C124AD" w:rsidRDefault="00007D0E">
            <w:pPr>
              <w:jc w:val="center"/>
              <w:rPr>
                <w:sz w:val="16"/>
                <w:szCs w:val="16"/>
              </w:rPr>
            </w:pPr>
          </w:p>
        </w:tc>
        <w:tc>
          <w:tcPr>
            <w:tcW w:w="706" w:type="dxa"/>
          </w:tcPr>
          <w:p w14:paraId="75E80296" w14:textId="77777777" w:rsidR="00007D0E" w:rsidRPr="00C124AD" w:rsidRDefault="00007D0E">
            <w:pPr>
              <w:jc w:val="center"/>
              <w:rPr>
                <w:sz w:val="16"/>
                <w:szCs w:val="16"/>
              </w:rPr>
            </w:pPr>
          </w:p>
        </w:tc>
        <w:tc>
          <w:tcPr>
            <w:tcW w:w="706" w:type="dxa"/>
          </w:tcPr>
          <w:p w14:paraId="60B83AE9" w14:textId="77777777" w:rsidR="00007D0E" w:rsidRPr="00C124AD" w:rsidRDefault="00007D0E">
            <w:pPr>
              <w:jc w:val="center"/>
              <w:rPr>
                <w:sz w:val="16"/>
                <w:szCs w:val="16"/>
              </w:rPr>
            </w:pPr>
          </w:p>
        </w:tc>
      </w:tr>
      <w:tr w:rsidR="00007D0E" w:rsidRPr="00C124AD" w14:paraId="06CEE698" w14:textId="77777777">
        <w:trPr>
          <w:jc w:val="center"/>
        </w:trPr>
        <w:tc>
          <w:tcPr>
            <w:tcW w:w="576" w:type="dxa"/>
            <w:tcBorders>
              <w:right w:val="nil"/>
            </w:tcBorders>
          </w:tcPr>
          <w:p w14:paraId="51056B4C"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7F227B0" w14:textId="77777777" w:rsidR="00007D0E" w:rsidRPr="00C124AD" w:rsidRDefault="00007D0E">
            <w:pPr>
              <w:numPr>
                <w:ilvl w:val="0"/>
                <w:numId w:val="4"/>
              </w:numPr>
              <w:rPr>
                <w:sz w:val="16"/>
                <w:szCs w:val="16"/>
              </w:rPr>
            </w:pPr>
            <w:r w:rsidRPr="00C124AD">
              <w:rPr>
                <w:sz w:val="16"/>
                <w:szCs w:val="16"/>
              </w:rPr>
              <w:t>Lifting 51 to 75 pounds (Mark all that apply)</w:t>
            </w:r>
          </w:p>
        </w:tc>
        <w:tc>
          <w:tcPr>
            <w:tcW w:w="706" w:type="dxa"/>
          </w:tcPr>
          <w:p w14:paraId="7FE9660C" w14:textId="77777777" w:rsidR="00007D0E" w:rsidRPr="00C124AD" w:rsidRDefault="00007D0E">
            <w:pPr>
              <w:jc w:val="center"/>
              <w:rPr>
                <w:sz w:val="16"/>
                <w:szCs w:val="16"/>
              </w:rPr>
            </w:pPr>
          </w:p>
        </w:tc>
        <w:tc>
          <w:tcPr>
            <w:tcW w:w="706" w:type="dxa"/>
          </w:tcPr>
          <w:p w14:paraId="37FCD5C4" w14:textId="77777777" w:rsidR="00007D0E" w:rsidRPr="00C124AD" w:rsidRDefault="00007D0E">
            <w:pPr>
              <w:jc w:val="center"/>
              <w:rPr>
                <w:sz w:val="16"/>
                <w:szCs w:val="16"/>
              </w:rPr>
            </w:pPr>
          </w:p>
        </w:tc>
        <w:tc>
          <w:tcPr>
            <w:tcW w:w="706" w:type="dxa"/>
          </w:tcPr>
          <w:p w14:paraId="79A1A055" w14:textId="77777777" w:rsidR="00007D0E" w:rsidRPr="00C124AD" w:rsidRDefault="00007D0E">
            <w:pPr>
              <w:jc w:val="center"/>
              <w:rPr>
                <w:sz w:val="16"/>
                <w:szCs w:val="16"/>
              </w:rPr>
            </w:pPr>
          </w:p>
        </w:tc>
        <w:tc>
          <w:tcPr>
            <w:tcW w:w="706" w:type="dxa"/>
          </w:tcPr>
          <w:p w14:paraId="4890DECE" w14:textId="77777777" w:rsidR="00007D0E" w:rsidRPr="00C124AD" w:rsidRDefault="00007D0E">
            <w:pPr>
              <w:jc w:val="center"/>
              <w:rPr>
                <w:sz w:val="16"/>
                <w:szCs w:val="16"/>
              </w:rPr>
            </w:pPr>
          </w:p>
        </w:tc>
        <w:tc>
          <w:tcPr>
            <w:tcW w:w="706" w:type="dxa"/>
          </w:tcPr>
          <w:p w14:paraId="78C05D79" w14:textId="77777777" w:rsidR="00007D0E" w:rsidRPr="00C124AD" w:rsidRDefault="00007D0E">
            <w:pPr>
              <w:jc w:val="center"/>
              <w:rPr>
                <w:sz w:val="16"/>
                <w:szCs w:val="16"/>
              </w:rPr>
            </w:pPr>
          </w:p>
        </w:tc>
      </w:tr>
      <w:tr w:rsidR="00007D0E" w:rsidRPr="00C124AD" w14:paraId="56C20109" w14:textId="77777777">
        <w:trPr>
          <w:jc w:val="center"/>
        </w:trPr>
        <w:tc>
          <w:tcPr>
            <w:tcW w:w="576" w:type="dxa"/>
            <w:tcBorders>
              <w:right w:val="nil"/>
            </w:tcBorders>
          </w:tcPr>
          <w:p w14:paraId="4A70FD9B"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BBDF979"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721892D0" w14:textId="77777777" w:rsidR="00007D0E" w:rsidRPr="00C124AD" w:rsidRDefault="00007D0E">
            <w:pPr>
              <w:jc w:val="center"/>
              <w:rPr>
                <w:sz w:val="16"/>
                <w:szCs w:val="16"/>
              </w:rPr>
            </w:pPr>
          </w:p>
        </w:tc>
        <w:tc>
          <w:tcPr>
            <w:tcW w:w="706" w:type="dxa"/>
          </w:tcPr>
          <w:p w14:paraId="33C51925" w14:textId="77777777" w:rsidR="00007D0E" w:rsidRPr="00C124AD" w:rsidRDefault="005E0F93">
            <w:pPr>
              <w:jc w:val="center"/>
              <w:rPr>
                <w:sz w:val="16"/>
                <w:szCs w:val="16"/>
              </w:rPr>
            </w:pPr>
            <w:r>
              <w:rPr>
                <w:sz w:val="16"/>
                <w:szCs w:val="16"/>
              </w:rPr>
              <w:t>X</w:t>
            </w:r>
          </w:p>
        </w:tc>
        <w:tc>
          <w:tcPr>
            <w:tcW w:w="706" w:type="dxa"/>
          </w:tcPr>
          <w:p w14:paraId="2B62635B" w14:textId="77777777" w:rsidR="00007D0E" w:rsidRPr="00C124AD" w:rsidRDefault="00007D0E">
            <w:pPr>
              <w:jc w:val="center"/>
              <w:rPr>
                <w:sz w:val="16"/>
                <w:szCs w:val="16"/>
              </w:rPr>
            </w:pPr>
          </w:p>
        </w:tc>
        <w:tc>
          <w:tcPr>
            <w:tcW w:w="706" w:type="dxa"/>
          </w:tcPr>
          <w:p w14:paraId="788A5566" w14:textId="77777777" w:rsidR="00007D0E" w:rsidRPr="00C124AD" w:rsidRDefault="00007D0E">
            <w:pPr>
              <w:jc w:val="center"/>
              <w:rPr>
                <w:sz w:val="16"/>
                <w:szCs w:val="16"/>
              </w:rPr>
            </w:pPr>
          </w:p>
        </w:tc>
        <w:tc>
          <w:tcPr>
            <w:tcW w:w="706" w:type="dxa"/>
          </w:tcPr>
          <w:p w14:paraId="6DFB24DC" w14:textId="77777777" w:rsidR="00007D0E" w:rsidRPr="00C124AD" w:rsidRDefault="00007D0E">
            <w:pPr>
              <w:jc w:val="center"/>
              <w:rPr>
                <w:sz w:val="16"/>
                <w:szCs w:val="16"/>
              </w:rPr>
            </w:pPr>
          </w:p>
        </w:tc>
      </w:tr>
      <w:tr w:rsidR="00007D0E" w:rsidRPr="00C124AD" w14:paraId="1596BD36" w14:textId="77777777">
        <w:trPr>
          <w:jc w:val="center"/>
        </w:trPr>
        <w:tc>
          <w:tcPr>
            <w:tcW w:w="576" w:type="dxa"/>
            <w:tcBorders>
              <w:right w:val="nil"/>
            </w:tcBorders>
          </w:tcPr>
          <w:p w14:paraId="6BAE8C82"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22515A0E"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25F88442" w14:textId="77777777" w:rsidR="00007D0E" w:rsidRPr="00C124AD" w:rsidRDefault="00007D0E">
            <w:pPr>
              <w:jc w:val="center"/>
              <w:rPr>
                <w:sz w:val="16"/>
                <w:szCs w:val="16"/>
              </w:rPr>
            </w:pPr>
          </w:p>
        </w:tc>
        <w:tc>
          <w:tcPr>
            <w:tcW w:w="706" w:type="dxa"/>
          </w:tcPr>
          <w:p w14:paraId="49F6A228" w14:textId="77777777" w:rsidR="00007D0E" w:rsidRPr="00C124AD" w:rsidRDefault="005E0F93">
            <w:pPr>
              <w:jc w:val="center"/>
              <w:rPr>
                <w:sz w:val="16"/>
                <w:szCs w:val="16"/>
              </w:rPr>
            </w:pPr>
            <w:r>
              <w:rPr>
                <w:sz w:val="16"/>
                <w:szCs w:val="16"/>
              </w:rPr>
              <w:t>X</w:t>
            </w:r>
          </w:p>
        </w:tc>
        <w:tc>
          <w:tcPr>
            <w:tcW w:w="706" w:type="dxa"/>
          </w:tcPr>
          <w:p w14:paraId="15B7ABA1" w14:textId="77777777" w:rsidR="00007D0E" w:rsidRPr="00C124AD" w:rsidRDefault="00007D0E">
            <w:pPr>
              <w:jc w:val="center"/>
              <w:rPr>
                <w:sz w:val="16"/>
                <w:szCs w:val="16"/>
              </w:rPr>
            </w:pPr>
          </w:p>
        </w:tc>
        <w:tc>
          <w:tcPr>
            <w:tcW w:w="706" w:type="dxa"/>
          </w:tcPr>
          <w:p w14:paraId="424003D3" w14:textId="77777777" w:rsidR="00007D0E" w:rsidRPr="00C124AD" w:rsidRDefault="00007D0E">
            <w:pPr>
              <w:jc w:val="center"/>
              <w:rPr>
                <w:sz w:val="16"/>
                <w:szCs w:val="16"/>
              </w:rPr>
            </w:pPr>
          </w:p>
        </w:tc>
        <w:tc>
          <w:tcPr>
            <w:tcW w:w="706" w:type="dxa"/>
          </w:tcPr>
          <w:p w14:paraId="2CDF824E" w14:textId="77777777" w:rsidR="00007D0E" w:rsidRPr="00C124AD" w:rsidRDefault="00007D0E">
            <w:pPr>
              <w:jc w:val="center"/>
              <w:rPr>
                <w:sz w:val="16"/>
                <w:szCs w:val="16"/>
              </w:rPr>
            </w:pPr>
          </w:p>
        </w:tc>
      </w:tr>
      <w:tr w:rsidR="00007D0E" w:rsidRPr="00C124AD" w14:paraId="0447A188" w14:textId="77777777">
        <w:trPr>
          <w:jc w:val="center"/>
        </w:trPr>
        <w:tc>
          <w:tcPr>
            <w:tcW w:w="576" w:type="dxa"/>
            <w:tcBorders>
              <w:right w:val="nil"/>
            </w:tcBorders>
          </w:tcPr>
          <w:p w14:paraId="52E5700C"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7085560"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25C015A0" w14:textId="77777777" w:rsidR="00007D0E" w:rsidRPr="00C124AD" w:rsidRDefault="00007D0E">
            <w:pPr>
              <w:jc w:val="center"/>
              <w:rPr>
                <w:sz w:val="16"/>
                <w:szCs w:val="16"/>
              </w:rPr>
            </w:pPr>
          </w:p>
        </w:tc>
        <w:tc>
          <w:tcPr>
            <w:tcW w:w="706" w:type="dxa"/>
          </w:tcPr>
          <w:p w14:paraId="550A551E" w14:textId="77777777" w:rsidR="00007D0E" w:rsidRPr="00C124AD" w:rsidRDefault="005E0F93">
            <w:pPr>
              <w:jc w:val="center"/>
              <w:rPr>
                <w:sz w:val="16"/>
                <w:szCs w:val="16"/>
              </w:rPr>
            </w:pPr>
            <w:r>
              <w:rPr>
                <w:sz w:val="16"/>
                <w:szCs w:val="16"/>
              </w:rPr>
              <w:t>X</w:t>
            </w:r>
          </w:p>
        </w:tc>
        <w:tc>
          <w:tcPr>
            <w:tcW w:w="706" w:type="dxa"/>
          </w:tcPr>
          <w:p w14:paraId="0870505F" w14:textId="77777777" w:rsidR="00007D0E" w:rsidRPr="00C124AD" w:rsidRDefault="00007D0E">
            <w:pPr>
              <w:jc w:val="center"/>
              <w:rPr>
                <w:sz w:val="16"/>
                <w:szCs w:val="16"/>
              </w:rPr>
            </w:pPr>
          </w:p>
        </w:tc>
        <w:tc>
          <w:tcPr>
            <w:tcW w:w="706" w:type="dxa"/>
          </w:tcPr>
          <w:p w14:paraId="57C7F246" w14:textId="77777777" w:rsidR="00007D0E" w:rsidRPr="00C124AD" w:rsidRDefault="00007D0E">
            <w:pPr>
              <w:jc w:val="center"/>
              <w:rPr>
                <w:sz w:val="16"/>
                <w:szCs w:val="16"/>
              </w:rPr>
            </w:pPr>
          </w:p>
        </w:tc>
        <w:tc>
          <w:tcPr>
            <w:tcW w:w="706" w:type="dxa"/>
          </w:tcPr>
          <w:p w14:paraId="2CA65640" w14:textId="77777777" w:rsidR="00007D0E" w:rsidRPr="00C124AD" w:rsidRDefault="00007D0E">
            <w:pPr>
              <w:jc w:val="center"/>
              <w:rPr>
                <w:sz w:val="16"/>
                <w:szCs w:val="16"/>
              </w:rPr>
            </w:pPr>
          </w:p>
        </w:tc>
      </w:tr>
      <w:tr w:rsidR="00007D0E" w:rsidRPr="00C124AD" w14:paraId="0FC470E4" w14:textId="77777777">
        <w:trPr>
          <w:jc w:val="center"/>
        </w:trPr>
        <w:tc>
          <w:tcPr>
            <w:tcW w:w="576" w:type="dxa"/>
            <w:tcBorders>
              <w:right w:val="nil"/>
            </w:tcBorders>
          </w:tcPr>
          <w:p w14:paraId="4B0C8E6F"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BC122B9" w14:textId="77777777" w:rsidR="00007D0E" w:rsidRPr="00C124AD" w:rsidRDefault="00007D0E">
            <w:pPr>
              <w:numPr>
                <w:ilvl w:val="0"/>
                <w:numId w:val="4"/>
              </w:numPr>
              <w:rPr>
                <w:sz w:val="16"/>
                <w:szCs w:val="16"/>
              </w:rPr>
            </w:pPr>
            <w:r w:rsidRPr="00C124AD">
              <w:rPr>
                <w:sz w:val="16"/>
                <w:szCs w:val="16"/>
              </w:rPr>
              <w:t>Lifting 76 plus pounds (Mark all that apply)</w:t>
            </w:r>
          </w:p>
        </w:tc>
        <w:tc>
          <w:tcPr>
            <w:tcW w:w="706" w:type="dxa"/>
          </w:tcPr>
          <w:p w14:paraId="7B5DEA58" w14:textId="77777777" w:rsidR="00007D0E" w:rsidRPr="00C124AD" w:rsidRDefault="00007D0E">
            <w:pPr>
              <w:jc w:val="center"/>
              <w:rPr>
                <w:sz w:val="16"/>
                <w:szCs w:val="16"/>
              </w:rPr>
            </w:pPr>
          </w:p>
        </w:tc>
        <w:tc>
          <w:tcPr>
            <w:tcW w:w="706" w:type="dxa"/>
          </w:tcPr>
          <w:p w14:paraId="5CF43BAF" w14:textId="77777777" w:rsidR="00007D0E" w:rsidRPr="00C124AD" w:rsidRDefault="00007D0E">
            <w:pPr>
              <w:jc w:val="center"/>
              <w:rPr>
                <w:sz w:val="16"/>
                <w:szCs w:val="16"/>
              </w:rPr>
            </w:pPr>
          </w:p>
        </w:tc>
        <w:tc>
          <w:tcPr>
            <w:tcW w:w="706" w:type="dxa"/>
          </w:tcPr>
          <w:p w14:paraId="20A2A362" w14:textId="77777777" w:rsidR="00007D0E" w:rsidRPr="00C124AD" w:rsidRDefault="00007D0E">
            <w:pPr>
              <w:jc w:val="center"/>
              <w:rPr>
                <w:sz w:val="16"/>
                <w:szCs w:val="16"/>
              </w:rPr>
            </w:pPr>
          </w:p>
        </w:tc>
        <w:tc>
          <w:tcPr>
            <w:tcW w:w="706" w:type="dxa"/>
          </w:tcPr>
          <w:p w14:paraId="1A62B547" w14:textId="77777777" w:rsidR="00007D0E" w:rsidRPr="00C124AD" w:rsidRDefault="00007D0E">
            <w:pPr>
              <w:jc w:val="center"/>
              <w:rPr>
                <w:sz w:val="16"/>
                <w:szCs w:val="16"/>
              </w:rPr>
            </w:pPr>
          </w:p>
        </w:tc>
        <w:tc>
          <w:tcPr>
            <w:tcW w:w="706" w:type="dxa"/>
          </w:tcPr>
          <w:p w14:paraId="57D133FE" w14:textId="77777777" w:rsidR="00007D0E" w:rsidRPr="00C124AD" w:rsidRDefault="00007D0E">
            <w:pPr>
              <w:jc w:val="center"/>
              <w:rPr>
                <w:sz w:val="16"/>
                <w:szCs w:val="16"/>
              </w:rPr>
            </w:pPr>
          </w:p>
        </w:tc>
      </w:tr>
      <w:tr w:rsidR="00007D0E" w:rsidRPr="00C124AD" w14:paraId="35D13415" w14:textId="77777777">
        <w:trPr>
          <w:jc w:val="center"/>
        </w:trPr>
        <w:tc>
          <w:tcPr>
            <w:tcW w:w="576" w:type="dxa"/>
            <w:tcBorders>
              <w:right w:val="nil"/>
            </w:tcBorders>
          </w:tcPr>
          <w:p w14:paraId="7E2B9797"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96387F8"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2A6428B6" w14:textId="77777777" w:rsidR="00007D0E" w:rsidRPr="00C124AD" w:rsidRDefault="00007D0E">
            <w:pPr>
              <w:jc w:val="center"/>
              <w:rPr>
                <w:sz w:val="16"/>
                <w:szCs w:val="16"/>
              </w:rPr>
            </w:pPr>
          </w:p>
        </w:tc>
        <w:tc>
          <w:tcPr>
            <w:tcW w:w="706" w:type="dxa"/>
          </w:tcPr>
          <w:p w14:paraId="5F7A8C02" w14:textId="77777777" w:rsidR="00007D0E" w:rsidRPr="00C124AD" w:rsidRDefault="005E0F93">
            <w:pPr>
              <w:jc w:val="center"/>
              <w:rPr>
                <w:sz w:val="16"/>
                <w:szCs w:val="16"/>
              </w:rPr>
            </w:pPr>
            <w:r>
              <w:rPr>
                <w:sz w:val="16"/>
                <w:szCs w:val="16"/>
              </w:rPr>
              <w:t>X</w:t>
            </w:r>
          </w:p>
        </w:tc>
        <w:tc>
          <w:tcPr>
            <w:tcW w:w="706" w:type="dxa"/>
          </w:tcPr>
          <w:p w14:paraId="7B5A03E9" w14:textId="77777777" w:rsidR="00007D0E" w:rsidRPr="00C124AD" w:rsidRDefault="00007D0E">
            <w:pPr>
              <w:jc w:val="center"/>
              <w:rPr>
                <w:sz w:val="16"/>
                <w:szCs w:val="16"/>
              </w:rPr>
            </w:pPr>
          </w:p>
        </w:tc>
        <w:tc>
          <w:tcPr>
            <w:tcW w:w="706" w:type="dxa"/>
          </w:tcPr>
          <w:p w14:paraId="47550405" w14:textId="77777777" w:rsidR="00007D0E" w:rsidRPr="00C124AD" w:rsidRDefault="00007D0E">
            <w:pPr>
              <w:jc w:val="center"/>
              <w:rPr>
                <w:sz w:val="16"/>
                <w:szCs w:val="16"/>
              </w:rPr>
            </w:pPr>
          </w:p>
        </w:tc>
        <w:tc>
          <w:tcPr>
            <w:tcW w:w="706" w:type="dxa"/>
          </w:tcPr>
          <w:p w14:paraId="23880FC1" w14:textId="77777777" w:rsidR="00007D0E" w:rsidRPr="00C124AD" w:rsidRDefault="00007D0E">
            <w:pPr>
              <w:jc w:val="center"/>
              <w:rPr>
                <w:sz w:val="16"/>
                <w:szCs w:val="16"/>
              </w:rPr>
            </w:pPr>
          </w:p>
        </w:tc>
      </w:tr>
      <w:tr w:rsidR="00007D0E" w:rsidRPr="00C124AD" w14:paraId="77EB1D04" w14:textId="77777777">
        <w:trPr>
          <w:jc w:val="center"/>
        </w:trPr>
        <w:tc>
          <w:tcPr>
            <w:tcW w:w="576" w:type="dxa"/>
            <w:tcBorders>
              <w:right w:val="nil"/>
            </w:tcBorders>
          </w:tcPr>
          <w:p w14:paraId="35C7E2B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051858F"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627D9B2F" w14:textId="77777777" w:rsidR="00007D0E" w:rsidRPr="00C124AD" w:rsidRDefault="00007D0E">
            <w:pPr>
              <w:jc w:val="center"/>
              <w:rPr>
                <w:sz w:val="16"/>
                <w:szCs w:val="16"/>
              </w:rPr>
            </w:pPr>
          </w:p>
        </w:tc>
        <w:tc>
          <w:tcPr>
            <w:tcW w:w="706" w:type="dxa"/>
          </w:tcPr>
          <w:p w14:paraId="07B74AEC" w14:textId="77777777" w:rsidR="00007D0E" w:rsidRPr="00C124AD" w:rsidRDefault="005E0F93">
            <w:pPr>
              <w:jc w:val="center"/>
              <w:rPr>
                <w:sz w:val="16"/>
                <w:szCs w:val="16"/>
              </w:rPr>
            </w:pPr>
            <w:r>
              <w:rPr>
                <w:sz w:val="16"/>
                <w:szCs w:val="16"/>
              </w:rPr>
              <w:t>X</w:t>
            </w:r>
          </w:p>
        </w:tc>
        <w:tc>
          <w:tcPr>
            <w:tcW w:w="706" w:type="dxa"/>
          </w:tcPr>
          <w:p w14:paraId="1DC1E1FB" w14:textId="77777777" w:rsidR="00007D0E" w:rsidRPr="00C124AD" w:rsidRDefault="00007D0E">
            <w:pPr>
              <w:jc w:val="center"/>
              <w:rPr>
                <w:sz w:val="16"/>
                <w:szCs w:val="16"/>
              </w:rPr>
            </w:pPr>
          </w:p>
        </w:tc>
        <w:tc>
          <w:tcPr>
            <w:tcW w:w="706" w:type="dxa"/>
          </w:tcPr>
          <w:p w14:paraId="32070E09" w14:textId="77777777" w:rsidR="00007D0E" w:rsidRPr="00C124AD" w:rsidRDefault="00007D0E">
            <w:pPr>
              <w:jc w:val="center"/>
              <w:rPr>
                <w:sz w:val="16"/>
                <w:szCs w:val="16"/>
              </w:rPr>
            </w:pPr>
          </w:p>
        </w:tc>
        <w:tc>
          <w:tcPr>
            <w:tcW w:w="706" w:type="dxa"/>
          </w:tcPr>
          <w:p w14:paraId="53B23D6B" w14:textId="77777777" w:rsidR="00007D0E" w:rsidRPr="00C124AD" w:rsidRDefault="00007D0E">
            <w:pPr>
              <w:jc w:val="center"/>
              <w:rPr>
                <w:sz w:val="16"/>
                <w:szCs w:val="16"/>
              </w:rPr>
            </w:pPr>
          </w:p>
        </w:tc>
      </w:tr>
      <w:tr w:rsidR="00007D0E" w:rsidRPr="00C124AD" w14:paraId="4139348B" w14:textId="77777777">
        <w:trPr>
          <w:jc w:val="center"/>
        </w:trPr>
        <w:tc>
          <w:tcPr>
            <w:tcW w:w="576" w:type="dxa"/>
            <w:tcBorders>
              <w:right w:val="nil"/>
            </w:tcBorders>
          </w:tcPr>
          <w:p w14:paraId="11C518EB"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159A997"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77CBE4DD" w14:textId="77777777" w:rsidR="00007D0E" w:rsidRPr="00C124AD" w:rsidRDefault="00007D0E">
            <w:pPr>
              <w:jc w:val="center"/>
              <w:rPr>
                <w:sz w:val="16"/>
                <w:szCs w:val="16"/>
              </w:rPr>
            </w:pPr>
          </w:p>
        </w:tc>
        <w:tc>
          <w:tcPr>
            <w:tcW w:w="706" w:type="dxa"/>
          </w:tcPr>
          <w:p w14:paraId="6417D869" w14:textId="77777777" w:rsidR="00007D0E" w:rsidRPr="00C124AD" w:rsidRDefault="005E0F93">
            <w:pPr>
              <w:jc w:val="center"/>
              <w:rPr>
                <w:sz w:val="16"/>
                <w:szCs w:val="16"/>
              </w:rPr>
            </w:pPr>
            <w:r>
              <w:rPr>
                <w:sz w:val="16"/>
                <w:szCs w:val="16"/>
              </w:rPr>
              <w:t>X</w:t>
            </w:r>
          </w:p>
        </w:tc>
        <w:tc>
          <w:tcPr>
            <w:tcW w:w="706" w:type="dxa"/>
          </w:tcPr>
          <w:p w14:paraId="01D6242B" w14:textId="77777777" w:rsidR="00007D0E" w:rsidRPr="00C124AD" w:rsidRDefault="00007D0E">
            <w:pPr>
              <w:jc w:val="center"/>
              <w:rPr>
                <w:sz w:val="16"/>
                <w:szCs w:val="16"/>
              </w:rPr>
            </w:pPr>
          </w:p>
        </w:tc>
        <w:tc>
          <w:tcPr>
            <w:tcW w:w="706" w:type="dxa"/>
          </w:tcPr>
          <w:p w14:paraId="0F3627F1" w14:textId="77777777" w:rsidR="00007D0E" w:rsidRPr="00C124AD" w:rsidRDefault="00007D0E">
            <w:pPr>
              <w:jc w:val="center"/>
              <w:rPr>
                <w:sz w:val="16"/>
                <w:szCs w:val="16"/>
              </w:rPr>
            </w:pPr>
          </w:p>
        </w:tc>
        <w:tc>
          <w:tcPr>
            <w:tcW w:w="706" w:type="dxa"/>
          </w:tcPr>
          <w:p w14:paraId="2BA70360" w14:textId="77777777" w:rsidR="00007D0E" w:rsidRPr="00C124AD" w:rsidRDefault="00007D0E">
            <w:pPr>
              <w:jc w:val="center"/>
              <w:rPr>
                <w:sz w:val="16"/>
                <w:szCs w:val="16"/>
              </w:rPr>
            </w:pPr>
          </w:p>
        </w:tc>
      </w:tr>
      <w:tr w:rsidR="00007D0E" w:rsidRPr="00C124AD" w14:paraId="7E64669D" w14:textId="77777777">
        <w:trPr>
          <w:jc w:val="center"/>
        </w:trPr>
        <w:tc>
          <w:tcPr>
            <w:tcW w:w="576" w:type="dxa"/>
            <w:tcBorders>
              <w:right w:val="nil"/>
            </w:tcBorders>
          </w:tcPr>
          <w:p w14:paraId="4AA19AF4"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4C2500B" w14:textId="77777777" w:rsidR="00007D0E" w:rsidRPr="00C124AD" w:rsidRDefault="00007D0E">
            <w:pPr>
              <w:numPr>
                <w:ilvl w:val="0"/>
                <w:numId w:val="4"/>
              </w:numPr>
              <w:rPr>
                <w:sz w:val="16"/>
                <w:szCs w:val="16"/>
              </w:rPr>
            </w:pPr>
            <w:r w:rsidRPr="00C124AD">
              <w:rPr>
                <w:sz w:val="16"/>
                <w:szCs w:val="16"/>
              </w:rPr>
              <w:t>Can load/items weighing over 50 pounds that are lifted or carried be shared, or reduced into smaller loads?</w:t>
            </w:r>
          </w:p>
        </w:tc>
        <w:tc>
          <w:tcPr>
            <w:tcW w:w="706" w:type="dxa"/>
          </w:tcPr>
          <w:p w14:paraId="1D8581D3" w14:textId="77777777" w:rsidR="00007D0E" w:rsidRPr="00C124AD" w:rsidRDefault="00007D0E">
            <w:pPr>
              <w:spacing w:before="120"/>
              <w:jc w:val="center"/>
              <w:rPr>
                <w:sz w:val="16"/>
                <w:szCs w:val="16"/>
              </w:rPr>
            </w:pPr>
          </w:p>
        </w:tc>
        <w:tc>
          <w:tcPr>
            <w:tcW w:w="706" w:type="dxa"/>
          </w:tcPr>
          <w:p w14:paraId="25D24E9A" w14:textId="77777777" w:rsidR="00007D0E" w:rsidRPr="00C124AD" w:rsidRDefault="005E0F93">
            <w:pPr>
              <w:spacing w:before="120"/>
              <w:jc w:val="center"/>
              <w:rPr>
                <w:sz w:val="16"/>
                <w:szCs w:val="16"/>
              </w:rPr>
            </w:pPr>
            <w:r>
              <w:rPr>
                <w:sz w:val="16"/>
                <w:szCs w:val="16"/>
              </w:rPr>
              <w:t>X</w:t>
            </w:r>
          </w:p>
        </w:tc>
        <w:tc>
          <w:tcPr>
            <w:tcW w:w="706" w:type="dxa"/>
          </w:tcPr>
          <w:p w14:paraId="101E2059" w14:textId="77777777" w:rsidR="00007D0E" w:rsidRPr="00C124AD" w:rsidRDefault="00007D0E">
            <w:pPr>
              <w:spacing w:before="120"/>
              <w:jc w:val="center"/>
              <w:rPr>
                <w:sz w:val="16"/>
                <w:szCs w:val="16"/>
              </w:rPr>
            </w:pPr>
          </w:p>
        </w:tc>
        <w:tc>
          <w:tcPr>
            <w:tcW w:w="706" w:type="dxa"/>
          </w:tcPr>
          <w:p w14:paraId="6ECBA4DC" w14:textId="77777777" w:rsidR="00007D0E" w:rsidRPr="00C124AD" w:rsidRDefault="00007D0E">
            <w:pPr>
              <w:spacing w:before="120"/>
              <w:jc w:val="center"/>
              <w:rPr>
                <w:sz w:val="16"/>
                <w:szCs w:val="16"/>
              </w:rPr>
            </w:pPr>
          </w:p>
        </w:tc>
        <w:tc>
          <w:tcPr>
            <w:tcW w:w="706" w:type="dxa"/>
          </w:tcPr>
          <w:p w14:paraId="15808469" w14:textId="77777777" w:rsidR="00007D0E" w:rsidRPr="00C124AD" w:rsidRDefault="00007D0E">
            <w:pPr>
              <w:spacing w:before="120"/>
              <w:jc w:val="center"/>
              <w:rPr>
                <w:sz w:val="16"/>
                <w:szCs w:val="16"/>
              </w:rPr>
            </w:pPr>
          </w:p>
        </w:tc>
      </w:tr>
      <w:tr w:rsidR="00007D0E" w:rsidRPr="00C124AD" w14:paraId="0F963E8D" w14:textId="77777777">
        <w:trPr>
          <w:jc w:val="center"/>
        </w:trPr>
        <w:tc>
          <w:tcPr>
            <w:tcW w:w="576" w:type="dxa"/>
            <w:tcBorders>
              <w:right w:val="nil"/>
            </w:tcBorders>
          </w:tcPr>
          <w:p w14:paraId="6CC19742"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59D4B37D" w14:textId="77777777" w:rsidR="00007D0E" w:rsidRPr="00C124AD" w:rsidRDefault="00007D0E">
            <w:pPr>
              <w:numPr>
                <w:ilvl w:val="12"/>
                <w:numId w:val="0"/>
              </w:numPr>
              <w:ind w:left="360" w:hanging="360"/>
              <w:rPr>
                <w:sz w:val="16"/>
                <w:szCs w:val="16"/>
              </w:rPr>
            </w:pPr>
            <w:r w:rsidRPr="00C124AD">
              <w:rPr>
                <w:b/>
                <w:sz w:val="16"/>
                <w:szCs w:val="16"/>
              </w:rPr>
              <w:t>Pushing/Pulling</w:t>
            </w:r>
          </w:p>
        </w:tc>
        <w:tc>
          <w:tcPr>
            <w:tcW w:w="706" w:type="dxa"/>
          </w:tcPr>
          <w:p w14:paraId="4FF6ADA2" w14:textId="77777777" w:rsidR="00007D0E" w:rsidRPr="00C124AD" w:rsidRDefault="00007D0E">
            <w:pPr>
              <w:jc w:val="center"/>
              <w:rPr>
                <w:b/>
                <w:sz w:val="16"/>
                <w:szCs w:val="16"/>
              </w:rPr>
            </w:pPr>
          </w:p>
        </w:tc>
        <w:tc>
          <w:tcPr>
            <w:tcW w:w="706" w:type="dxa"/>
          </w:tcPr>
          <w:p w14:paraId="456FF6EB" w14:textId="77777777" w:rsidR="00007D0E" w:rsidRPr="00C124AD" w:rsidRDefault="00007D0E">
            <w:pPr>
              <w:jc w:val="center"/>
              <w:rPr>
                <w:b/>
                <w:sz w:val="16"/>
                <w:szCs w:val="16"/>
              </w:rPr>
            </w:pPr>
          </w:p>
        </w:tc>
        <w:tc>
          <w:tcPr>
            <w:tcW w:w="706" w:type="dxa"/>
          </w:tcPr>
          <w:p w14:paraId="736071C1" w14:textId="77777777" w:rsidR="00007D0E" w:rsidRPr="00C124AD" w:rsidRDefault="00007D0E">
            <w:pPr>
              <w:jc w:val="center"/>
              <w:rPr>
                <w:b/>
                <w:sz w:val="16"/>
                <w:szCs w:val="16"/>
              </w:rPr>
            </w:pPr>
          </w:p>
        </w:tc>
        <w:tc>
          <w:tcPr>
            <w:tcW w:w="706" w:type="dxa"/>
          </w:tcPr>
          <w:p w14:paraId="55F8F7E4" w14:textId="77777777" w:rsidR="00007D0E" w:rsidRPr="00C124AD" w:rsidRDefault="00007D0E">
            <w:pPr>
              <w:jc w:val="center"/>
              <w:rPr>
                <w:b/>
                <w:sz w:val="16"/>
                <w:szCs w:val="16"/>
              </w:rPr>
            </w:pPr>
          </w:p>
        </w:tc>
        <w:tc>
          <w:tcPr>
            <w:tcW w:w="706" w:type="dxa"/>
          </w:tcPr>
          <w:p w14:paraId="4B4ACC8E" w14:textId="77777777" w:rsidR="00007D0E" w:rsidRPr="00C124AD" w:rsidRDefault="00007D0E">
            <w:pPr>
              <w:jc w:val="center"/>
              <w:rPr>
                <w:b/>
                <w:sz w:val="16"/>
                <w:szCs w:val="16"/>
              </w:rPr>
            </w:pPr>
          </w:p>
        </w:tc>
      </w:tr>
      <w:tr w:rsidR="00007D0E" w:rsidRPr="00C124AD" w14:paraId="014A755A" w14:textId="77777777">
        <w:trPr>
          <w:jc w:val="center"/>
        </w:trPr>
        <w:tc>
          <w:tcPr>
            <w:tcW w:w="576" w:type="dxa"/>
            <w:tcBorders>
              <w:right w:val="nil"/>
            </w:tcBorders>
          </w:tcPr>
          <w:p w14:paraId="11EA6E5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99774D0" w14:textId="77777777" w:rsidR="00007D0E" w:rsidRPr="00C124AD" w:rsidRDefault="00007D0E">
            <w:pPr>
              <w:numPr>
                <w:ilvl w:val="0"/>
                <w:numId w:val="4"/>
              </w:numPr>
              <w:rPr>
                <w:sz w:val="16"/>
                <w:szCs w:val="16"/>
              </w:rPr>
            </w:pPr>
            <w:r w:rsidRPr="00C124AD">
              <w:rPr>
                <w:sz w:val="16"/>
                <w:szCs w:val="16"/>
              </w:rPr>
              <w:t>25 to 50 pounds</w:t>
            </w:r>
          </w:p>
        </w:tc>
        <w:tc>
          <w:tcPr>
            <w:tcW w:w="706" w:type="dxa"/>
          </w:tcPr>
          <w:p w14:paraId="726949C5" w14:textId="77777777" w:rsidR="00007D0E" w:rsidRPr="00C124AD" w:rsidRDefault="00007D0E">
            <w:pPr>
              <w:jc w:val="center"/>
              <w:rPr>
                <w:sz w:val="16"/>
                <w:szCs w:val="16"/>
              </w:rPr>
            </w:pPr>
          </w:p>
        </w:tc>
        <w:tc>
          <w:tcPr>
            <w:tcW w:w="706" w:type="dxa"/>
          </w:tcPr>
          <w:p w14:paraId="4C3FEE38" w14:textId="77777777" w:rsidR="00007D0E" w:rsidRPr="00C124AD" w:rsidRDefault="00007D0E">
            <w:pPr>
              <w:jc w:val="center"/>
              <w:rPr>
                <w:sz w:val="16"/>
                <w:szCs w:val="16"/>
              </w:rPr>
            </w:pPr>
          </w:p>
        </w:tc>
        <w:tc>
          <w:tcPr>
            <w:tcW w:w="706" w:type="dxa"/>
          </w:tcPr>
          <w:p w14:paraId="4BA2CAA9" w14:textId="77777777" w:rsidR="00007D0E" w:rsidRPr="00C124AD" w:rsidRDefault="005E0F93">
            <w:pPr>
              <w:jc w:val="center"/>
              <w:rPr>
                <w:sz w:val="16"/>
                <w:szCs w:val="16"/>
              </w:rPr>
            </w:pPr>
            <w:r>
              <w:rPr>
                <w:sz w:val="16"/>
                <w:szCs w:val="16"/>
              </w:rPr>
              <w:t>X</w:t>
            </w:r>
          </w:p>
        </w:tc>
        <w:tc>
          <w:tcPr>
            <w:tcW w:w="706" w:type="dxa"/>
          </w:tcPr>
          <w:p w14:paraId="3F4599F3" w14:textId="77777777" w:rsidR="00007D0E" w:rsidRPr="00C124AD" w:rsidRDefault="00007D0E">
            <w:pPr>
              <w:jc w:val="center"/>
              <w:rPr>
                <w:sz w:val="16"/>
                <w:szCs w:val="16"/>
              </w:rPr>
            </w:pPr>
          </w:p>
        </w:tc>
        <w:tc>
          <w:tcPr>
            <w:tcW w:w="706" w:type="dxa"/>
          </w:tcPr>
          <w:p w14:paraId="6C2FCFF9" w14:textId="77777777" w:rsidR="00007D0E" w:rsidRPr="00C124AD" w:rsidRDefault="00007D0E">
            <w:pPr>
              <w:jc w:val="center"/>
              <w:rPr>
                <w:sz w:val="16"/>
                <w:szCs w:val="16"/>
              </w:rPr>
            </w:pPr>
          </w:p>
        </w:tc>
      </w:tr>
      <w:tr w:rsidR="00007D0E" w:rsidRPr="00C124AD" w14:paraId="4CE40968" w14:textId="77777777">
        <w:trPr>
          <w:jc w:val="center"/>
        </w:trPr>
        <w:tc>
          <w:tcPr>
            <w:tcW w:w="576" w:type="dxa"/>
            <w:tcBorders>
              <w:right w:val="nil"/>
            </w:tcBorders>
          </w:tcPr>
          <w:p w14:paraId="2084B4C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E17B074" w14:textId="77777777" w:rsidR="00007D0E" w:rsidRPr="00C124AD" w:rsidRDefault="00007D0E">
            <w:pPr>
              <w:numPr>
                <w:ilvl w:val="0"/>
                <w:numId w:val="4"/>
              </w:numPr>
              <w:rPr>
                <w:sz w:val="16"/>
                <w:szCs w:val="16"/>
              </w:rPr>
            </w:pPr>
            <w:r w:rsidRPr="00C124AD">
              <w:rPr>
                <w:sz w:val="16"/>
                <w:szCs w:val="16"/>
              </w:rPr>
              <w:t>51 to 75 pounds</w:t>
            </w:r>
          </w:p>
        </w:tc>
        <w:tc>
          <w:tcPr>
            <w:tcW w:w="706" w:type="dxa"/>
          </w:tcPr>
          <w:p w14:paraId="0DD90AAD" w14:textId="77777777" w:rsidR="00007D0E" w:rsidRPr="00C124AD" w:rsidRDefault="00007D0E">
            <w:pPr>
              <w:jc w:val="center"/>
              <w:rPr>
                <w:sz w:val="16"/>
                <w:szCs w:val="16"/>
              </w:rPr>
            </w:pPr>
          </w:p>
        </w:tc>
        <w:tc>
          <w:tcPr>
            <w:tcW w:w="706" w:type="dxa"/>
          </w:tcPr>
          <w:p w14:paraId="5A7B5757" w14:textId="77777777" w:rsidR="00007D0E" w:rsidRPr="00C124AD" w:rsidRDefault="005E0F93">
            <w:pPr>
              <w:jc w:val="center"/>
              <w:rPr>
                <w:sz w:val="16"/>
                <w:szCs w:val="16"/>
              </w:rPr>
            </w:pPr>
            <w:r>
              <w:rPr>
                <w:sz w:val="16"/>
                <w:szCs w:val="16"/>
              </w:rPr>
              <w:t>X</w:t>
            </w:r>
          </w:p>
        </w:tc>
        <w:tc>
          <w:tcPr>
            <w:tcW w:w="706" w:type="dxa"/>
          </w:tcPr>
          <w:p w14:paraId="48D2878C" w14:textId="77777777" w:rsidR="00007D0E" w:rsidRPr="00C124AD" w:rsidRDefault="00007D0E">
            <w:pPr>
              <w:jc w:val="center"/>
              <w:rPr>
                <w:sz w:val="16"/>
                <w:szCs w:val="16"/>
              </w:rPr>
            </w:pPr>
          </w:p>
        </w:tc>
        <w:tc>
          <w:tcPr>
            <w:tcW w:w="706" w:type="dxa"/>
          </w:tcPr>
          <w:p w14:paraId="4FA6ED69" w14:textId="77777777" w:rsidR="00007D0E" w:rsidRPr="00C124AD" w:rsidRDefault="00007D0E">
            <w:pPr>
              <w:jc w:val="center"/>
              <w:rPr>
                <w:sz w:val="16"/>
                <w:szCs w:val="16"/>
              </w:rPr>
            </w:pPr>
          </w:p>
        </w:tc>
        <w:tc>
          <w:tcPr>
            <w:tcW w:w="706" w:type="dxa"/>
          </w:tcPr>
          <w:p w14:paraId="51EEB008" w14:textId="77777777" w:rsidR="00007D0E" w:rsidRPr="00C124AD" w:rsidRDefault="00007D0E">
            <w:pPr>
              <w:jc w:val="center"/>
              <w:rPr>
                <w:sz w:val="16"/>
                <w:szCs w:val="16"/>
              </w:rPr>
            </w:pPr>
          </w:p>
        </w:tc>
      </w:tr>
      <w:tr w:rsidR="00007D0E" w:rsidRPr="00C124AD" w14:paraId="3B689461" w14:textId="77777777">
        <w:trPr>
          <w:jc w:val="center"/>
        </w:trPr>
        <w:tc>
          <w:tcPr>
            <w:tcW w:w="576" w:type="dxa"/>
            <w:tcBorders>
              <w:right w:val="nil"/>
            </w:tcBorders>
          </w:tcPr>
          <w:p w14:paraId="6349C73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206BE95D" w14:textId="77777777" w:rsidR="00007D0E" w:rsidRPr="00C124AD" w:rsidRDefault="00007D0E">
            <w:pPr>
              <w:numPr>
                <w:ilvl w:val="0"/>
                <w:numId w:val="4"/>
              </w:numPr>
              <w:rPr>
                <w:sz w:val="16"/>
                <w:szCs w:val="16"/>
              </w:rPr>
            </w:pPr>
            <w:r w:rsidRPr="00C124AD">
              <w:rPr>
                <w:sz w:val="16"/>
                <w:szCs w:val="16"/>
              </w:rPr>
              <w:t>76 to 90 pounds</w:t>
            </w:r>
          </w:p>
        </w:tc>
        <w:tc>
          <w:tcPr>
            <w:tcW w:w="706" w:type="dxa"/>
          </w:tcPr>
          <w:p w14:paraId="66E45599" w14:textId="77777777" w:rsidR="00007D0E" w:rsidRPr="00C124AD" w:rsidRDefault="00007D0E">
            <w:pPr>
              <w:jc w:val="center"/>
              <w:rPr>
                <w:sz w:val="16"/>
                <w:szCs w:val="16"/>
              </w:rPr>
            </w:pPr>
          </w:p>
        </w:tc>
        <w:tc>
          <w:tcPr>
            <w:tcW w:w="706" w:type="dxa"/>
          </w:tcPr>
          <w:p w14:paraId="60B4ACFD" w14:textId="77777777" w:rsidR="00007D0E" w:rsidRPr="00C124AD" w:rsidRDefault="005E0F93">
            <w:pPr>
              <w:jc w:val="center"/>
              <w:rPr>
                <w:sz w:val="16"/>
                <w:szCs w:val="16"/>
              </w:rPr>
            </w:pPr>
            <w:r>
              <w:rPr>
                <w:sz w:val="16"/>
                <w:szCs w:val="16"/>
              </w:rPr>
              <w:t>X</w:t>
            </w:r>
          </w:p>
        </w:tc>
        <w:tc>
          <w:tcPr>
            <w:tcW w:w="706" w:type="dxa"/>
          </w:tcPr>
          <w:p w14:paraId="0E5D6105" w14:textId="77777777" w:rsidR="00007D0E" w:rsidRPr="00C124AD" w:rsidRDefault="00007D0E">
            <w:pPr>
              <w:jc w:val="center"/>
              <w:rPr>
                <w:sz w:val="16"/>
                <w:szCs w:val="16"/>
              </w:rPr>
            </w:pPr>
          </w:p>
        </w:tc>
        <w:tc>
          <w:tcPr>
            <w:tcW w:w="706" w:type="dxa"/>
          </w:tcPr>
          <w:p w14:paraId="2F5FC101" w14:textId="77777777" w:rsidR="00007D0E" w:rsidRPr="00C124AD" w:rsidRDefault="00007D0E">
            <w:pPr>
              <w:jc w:val="center"/>
              <w:rPr>
                <w:sz w:val="16"/>
                <w:szCs w:val="16"/>
              </w:rPr>
            </w:pPr>
          </w:p>
        </w:tc>
        <w:tc>
          <w:tcPr>
            <w:tcW w:w="706" w:type="dxa"/>
          </w:tcPr>
          <w:p w14:paraId="077C0215" w14:textId="77777777" w:rsidR="00007D0E" w:rsidRPr="00C124AD" w:rsidRDefault="00007D0E">
            <w:pPr>
              <w:jc w:val="center"/>
              <w:rPr>
                <w:sz w:val="16"/>
                <w:szCs w:val="16"/>
              </w:rPr>
            </w:pPr>
          </w:p>
        </w:tc>
      </w:tr>
      <w:tr w:rsidR="00007D0E" w:rsidRPr="00C124AD" w14:paraId="0E7C52F9" w14:textId="77777777">
        <w:trPr>
          <w:jc w:val="center"/>
        </w:trPr>
        <w:tc>
          <w:tcPr>
            <w:tcW w:w="576" w:type="dxa"/>
            <w:tcBorders>
              <w:right w:val="nil"/>
            </w:tcBorders>
          </w:tcPr>
          <w:p w14:paraId="3611224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A5D0437" w14:textId="77777777" w:rsidR="00007D0E" w:rsidRPr="00C124AD" w:rsidRDefault="00007D0E">
            <w:pPr>
              <w:numPr>
                <w:ilvl w:val="0"/>
                <w:numId w:val="4"/>
              </w:numPr>
              <w:rPr>
                <w:sz w:val="16"/>
                <w:szCs w:val="16"/>
              </w:rPr>
            </w:pPr>
            <w:r w:rsidRPr="00C124AD">
              <w:rPr>
                <w:sz w:val="16"/>
                <w:szCs w:val="16"/>
              </w:rPr>
              <w:t>Over 90 pounds</w:t>
            </w:r>
          </w:p>
        </w:tc>
        <w:tc>
          <w:tcPr>
            <w:tcW w:w="706" w:type="dxa"/>
          </w:tcPr>
          <w:p w14:paraId="6D778692" w14:textId="77777777" w:rsidR="00007D0E" w:rsidRPr="00C124AD" w:rsidRDefault="00007D0E">
            <w:pPr>
              <w:jc w:val="center"/>
              <w:rPr>
                <w:sz w:val="16"/>
                <w:szCs w:val="16"/>
              </w:rPr>
            </w:pPr>
          </w:p>
        </w:tc>
        <w:tc>
          <w:tcPr>
            <w:tcW w:w="706" w:type="dxa"/>
          </w:tcPr>
          <w:p w14:paraId="1D729204" w14:textId="77777777" w:rsidR="00007D0E" w:rsidRPr="00C124AD" w:rsidRDefault="005E0F93">
            <w:pPr>
              <w:jc w:val="center"/>
              <w:rPr>
                <w:sz w:val="16"/>
                <w:szCs w:val="16"/>
              </w:rPr>
            </w:pPr>
            <w:r>
              <w:rPr>
                <w:sz w:val="16"/>
                <w:szCs w:val="16"/>
              </w:rPr>
              <w:t>X</w:t>
            </w:r>
          </w:p>
        </w:tc>
        <w:tc>
          <w:tcPr>
            <w:tcW w:w="706" w:type="dxa"/>
          </w:tcPr>
          <w:p w14:paraId="4F586A69" w14:textId="77777777" w:rsidR="00007D0E" w:rsidRPr="00C124AD" w:rsidRDefault="00007D0E">
            <w:pPr>
              <w:jc w:val="center"/>
              <w:rPr>
                <w:sz w:val="16"/>
                <w:szCs w:val="16"/>
              </w:rPr>
            </w:pPr>
          </w:p>
        </w:tc>
        <w:tc>
          <w:tcPr>
            <w:tcW w:w="706" w:type="dxa"/>
          </w:tcPr>
          <w:p w14:paraId="0DF71883" w14:textId="77777777" w:rsidR="00007D0E" w:rsidRPr="00C124AD" w:rsidRDefault="00007D0E">
            <w:pPr>
              <w:jc w:val="center"/>
              <w:rPr>
                <w:sz w:val="16"/>
                <w:szCs w:val="16"/>
              </w:rPr>
            </w:pPr>
          </w:p>
        </w:tc>
        <w:tc>
          <w:tcPr>
            <w:tcW w:w="706" w:type="dxa"/>
          </w:tcPr>
          <w:p w14:paraId="5B740F50" w14:textId="77777777" w:rsidR="00007D0E" w:rsidRPr="00C124AD" w:rsidRDefault="00007D0E">
            <w:pPr>
              <w:jc w:val="center"/>
              <w:rPr>
                <w:sz w:val="16"/>
                <w:szCs w:val="16"/>
              </w:rPr>
            </w:pPr>
          </w:p>
        </w:tc>
      </w:tr>
      <w:tr w:rsidR="00007D0E" w:rsidRPr="00C124AD" w14:paraId="050E2E22" w14:textId="77777777">
        <w:trPr>
          <w:jc w:val="center"/>
        </w:trPr>
        <w:tc>
          <w:tcPr>
            <w:tcW w:w="576" w:type="dxa"/>
            <w:tcBorders>
              <w:right w:val="nil"/>
            </w:tcBorders>
          </w:tcPr>
          <w:p w14:paraId="5287C4F1"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3D9B2B04" w14:textId="77777777" w:rsidR="00007D0E" w:rsidRPr="00C124AD" w:rsidRDefault="00007D0E">
            <w:pPr>
              <w:numPr>
                <w:ilvl w:val="12"/>
                <w:numId w:val="0"/>
              </w:numPr>
              <w:ind w:left="360" w:hanging="360"/>
              <w:rPr>
                <w:sz w:val="16"/>
                <w:szCs w:val="16"/>
              </w:rPr>
            </w:pPr>
            <w:r w:rsidRPr="00C124AD">
              <w:rPr>
                <w:b/>
                <w:sz w:val="16"/>
                <w:szCs w:val="16"/>
              </w:rPr>
              <w:t>Carrying</w:t>
            </w:r>
          </w:p>
        </w:tc>
        <w:tc>
          <w:tcPr>
            <w:tcW w:w="706" w:type="dxa"/>
          </w:tcPr>
          <w:p w14:paraId="04CE0DA7" w14:textId="77777777" w:rsidR="00007D0E" w:rsidRPr="00C124AD" w:rsidRDefault="00007D0E">
            <w:pPr>
              <w:jc w:val="center"/>
              <w:rPr>
                <w:b/>
                <w:sz w:val="16"/>
                <w:szCs w:val="16"/>
              </w:rPr>
            </w:pPr>
          </w:p>
        </w:tc>
        <w:tc>
          <w:tcPr>
            <w:tcW w:w="706" w:type="dxa"/>
          </w:tcPr>
          <w:p w14:paraId="6FEE60EF" w14:textId="77777777" w:rsidR="00007D0E" w:rsidRPr="00C124AD" w:rsidRDefault="00007D0E">
            <w:pPr>
              <w:jc w:val="center"/>
              <w:rPr>
                <w:b/>
                <w:sz w:val="16"/>
                <w:szCs w:val="16"/>
              </w:rPr>
            </w:pPr>
          </w:p>
        </w:tc>
        <w:tc>
          <w:tcPr>
            <w:tcW w:w="706" w:type="dxa"/>
          </w:tcPr>
          <w:p w14:paraId="2709A38B" w14:textId="77777777" w:rsidR="00007D0E" w:rsidRPr="00C124AD" w:rsidRDefault="00007D0E">
            <w:pPr>
              <w:jc w:val="center"/>
              <w:rPr>
                <w:b/>
                <w:sz w:val="16"/>
                <w:szCs w:val="16"/>
              </w:rPr>
            </w:pPr>
          </w:p>
        </w:tc>
        <w:tc>
          <w:tcPr>
            <w:tcW w:w="706" w:type="dxa"/>
          </w:tcPr>
          <w:p w14:paraId="37D3C292" w14:textId="77777777" w:rsidR="00007D0E" w:rsidRPr="00C124AD" w:rsidRDefault="00007D0E">
            <w:pPr>
              <w:jc w:val="center"/>
              <w:rPr>
                <w:b/>
                <w:sz w:val="16"/>
                <w:szCs w:val="16"/>
              </w:rPr>
            </w:pPr>
          </w:p>
        </w:tc>
        <w:tc>
          <w:tcPr>
            <w:tcW w:w="706" w:type="dxa"/>
          </w:tcPr>
          <w:p w14:paraId="51DC21EC" w14:textId="77777777" w:rsidR="00007D0E" w:rsidRPr="00C124AD" w:rsidRDefault="00007D0E">
            <w:pPr>
              <w:jc w:val="center"/>
              <w:rPr>
                <w:b/>
                <w:sz w:val="16"/>
                <w:szCs w:val="16"/>
              </w:rPr>
            </w:pPr>
          </w:p>
        </w:tc>
      </w:tr>
      <w:tr w:rsidR="00007D0E" w:rsidRPr="00C124AD" w14:paraId="7D3BAA42" w14:textId="77777777">
        <w:trPr>
          <w:jc w:val="center"/>
        </w:trPr>
        <w:tc>
          <w:tcPr>
            <w:tcW w:w="576" w:type="dxa"/>
            <w:tcBorders>
              <w:right w:val="nil"/>
            </w:tcBorders>
          </w:tcPr>
          <w:p w14:paraId="0C0C883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7D1C8B2" w14:textId="77777777" w:rsidR="00007D0E" w:rsidRPr="00C124AD" w:rsidRDefault="00007D0E">
            <w:pPr>
              <w:numPr>
                <w:ilvl w:val="0"/>
                <w:numId w:val="4"/>
              </w:numPr>
              <w:rPr>
                <w:sz w:val="16"/>
                <w:szCs w:val="16"/>
              </w:rPr>
            </w:pPr>
            <w:r w:rsidRPr="00C124AD">
              <w:rPr>
                <w:sz w:val="16"/>
                <w:szCs w:val="16"/>
              </w:rPr>
              <w:t>10 to 25 pounds</w:t>
            </w:r>
          </w:p>
        </w:tc>
        <w:tc>
          <w:tcPr>
            <w:tcW w:w="706" w:type="dxa"/>
          </w:tcPr>
          <w:p w14:paraId="260D2909" w14:textId="77777777" w:rsidR="00007D0E" w:rsidRPr="00C124AD" w:rsidRDefault="00007D0E">
            <w:pPr>
              <w:jc w:val="center"/>
              <w:rPr>
                <w:sz w:val="16"/>
                <w:szCs w:val="16"/>
              </w:rPr>
            </w:pPr>
          </w:p>
        </w:tc>
        <w:tc>
          <w:tcPr>
            <w:tcW w:w="706" w:type="dxa"/>
          </w:tcPr>
          <w:p w14:paraId="61EC05F9" w14:textId="77777777" w:rsidR="00007D0E" w:rsidRPr="00C124AD" w:rsidRDefault="00007D0E">
            <w:pPr>
              <w:jc w:val="center"/>
              <w:rPr>
                <w:sz w:val="16"/>
                <w:szCs w:val="16"/>
              </w:rPr>
            </w:pPr>
          </w:p>
        </w:tc>
        <w:tc>
          <w:tcPr>
            <w:tcW w:w="706" w:type="dxa"/>
          </w:tcPr>
          <w:p w14:paraId="36AE1B24" w14:textId="77777777" w:rsidR="00007D0E" w:rsidRPr="00C124AD" w:rsidRDefault="005E0F93">
            <w:pPr>
              <w:jc w:val="center"/>
              <w:rPr>
                <w:sz w:val="16"/>
                <w:szCs w:val="16"/>
              </w:rPr>
            </w:pPr>
            <w:r>
              <w:rPr>
                <w:sz w:val="16"/>
                <w:szCs w:val="16"/>
              </w:rPr>
              <w:t>X</w:t>
            </w:r>
          </w:p>
        </w:tc>
        <w:tc>
          <w:tcPr>
            <w:tcW w:w="706" w:type="dxa"/>
          </w:tcPr>
          <w:p w14:paraId="50540D51" w14:textId="77777777" w:rsidR="00007D0E" w:rsidRPr="00C124AD" w:rsidRDefault="00007D0E">
            <w:pPr>
              <w:jc w:val="center"/>
              <w:rPr>
                <w:sz w:val="16"/>
                <w:szCs w:val="16"/>
              </w:rPr>
            </w:pPr>
          </w:p>
        </w:tc>
        <w:tc>
          <w:tcPr>
            <w:tcW w:w="706" w:type="dxa"/>
          </w:tcPr>
          <w:p w14:paraId="438FC314" w14:textId="77777777" w:rsidR="00007D0E" w:rsidRPr="00C124AD" w:rsidRDefault="00007D0E">
            <w:pPr>
              <w:jc w:val="center"/>
              <w:rPr>
                <w:sz w:val="16"/>
                <w:szCs w:val="16"/>
              </w:rPr>
            </w:pPr>
          </w:p>
        </w:tc>
      </w:tr>
      <w:tr w:rsidR="00007D0E" w:rsidRPr="00C124AD" w14:paraId="55ECF5F8" w14:textId="77777777">
        <w:trPr>
          <w:jc w:val="center"/>
        </w:trPr>
        <w:tc>
          <w:tcPr>
            <w:tcW w:w="576" w:type="dxa"/>
            <w:tcBorders>
              <w:right w:val="nil"/>
            </w:tcBorders>
          </w:tcPr>
          <w:p w14:paraId="74FF9791"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C667D9B" w14:textId="77777777" w:rsidR="00007D0E" w:rsidRPr="00C124AD" w:rsidRDefault="00007D0E">
            <w:pPr>
              <w:numPr>
                <w:ilvl w:val="0"/>
                <w:numId w:val="4"/>
              </w:numPr>
              <w:rPr>
                <w:sz w:val="16"/>
                <w:szCs w:val="16"/>
              </w:rPr>
            </w:pPr>
            <w:r w:rsidRPr="00C124AD">
              <w:rPr>
                <w:sz w:val="16"/>
                <w:szCs w:val="16"/>
              </w:rPr>
              <w:t>26 to 50 pounds</w:t>
            </w:r>
          </w:p>
        </w:tc>
        <w:tc>
          <w:tcPr>
            <w:tcW w:w="706" w:type="dxa"/>
          </w:tcPr>
          <w:p w14:paraId="52ED5463" w14:textId="77777777" w:rsidR="00007D0E" w:rsidRPr="00C124AD" w:rsidRDefault="00007D0E">
            <w:pPr>
              <w:jc w:val="center"/>
              <w:rPr>
                <w:sz w:val="16"/>
                <w:szCs w:val="16"/>
              </w:rPr>
            </w:pPr>
          </w:p>
        </w:tc>
        <w:tc>
          <w:tcPr>
            <w:tcW w:w="706" w:type="dxa"/>
          </w:tcPr>
          <w:p w14:paraId="75CB32D4" w14:textId="77777777" w:rsidR="00007D0E" w:rsidRPr="00C124AD" w:rsidRDefault="005E0F93">
            <w:pPr>
              <w:jc w:val="center"/>
              <w:rPr>
                <w:sz w:val="16"/>
                <w:szCs w:val="16"/>
              </w:rPr>
            </w:pPr>
            <w:r>
              <w:rPr>
                <w:sz w:val="16"/>
                <w:szCs w:val="16"/>
              </w:rPr>
              <w:t>X</w:t>
            </w:r>
          </w:p>
        </w:tc>
        <w:tc>
          <w:tcPr>
            <w:tcW w:w="706" w:type="dxa"/>
          </w:tcPr>
          <w:p w14:paraId="0F69D931" w14:textId="77777777" w:rsidR="00007D0E" w:rsidRPr="00C124AD" w:rsidRDefault="00007D0E">
            <w:pPr>
              <w:jc w:val="center"/>
              <w:rPr>
                <w:sz w:val="16"/>
                <w:szCs w:val="16"/>
              </w:rPr>
            </w:pPr>
          </w:p>
        </w:tc>
        <w:tc>
          <w:tcPr>
            <w:tcW w:w="706" w:type="dxa"/>
          </w:tcPr>
          <w:p w14:paraId="6ABDEF1C" w14:textId="77777777" w:rsidR="00007D0E" w:rsidRPr="00C124AD" w:rsidRDefault="00007D0E">
            <w:pPr>
              <w:jc w:val="center"/>
              <w:rPr>
                <w:sz w:val="16"/>
                <w:szCs w:val="16"/>
              </w:rPr>
            </w:pPr>
          </w:p>
        </w:tc>
        <w:tc>
          <w:tcPr>
            <w:tcW w:w="706" w:type="dxa"/>
          </w:tcPr>
          <w:p w14:paraId="138AFBDC" w14:textId="77777777" w:rsidR="00007D0E" w:rsidRPr="00C124AD" w:rsidRDefault="00007D0E">
            <w:pPr>
              <w:jc w:val="center"/>
              <w:rPr>
                <w:sz w:val="16"/>
                <w:szCs w:val="16"/>
              </w:rPr>
            </w:pPr>
          </w:p>
        </w:tc>
      </w:tr>
      <w:tr w:rsidR="00007D0E" w:rsidRPr="00C124AD" w14:paraId="65ACC714" w14:textId="77777777">
        <w:trPr>
          <w:jc w:val="center"/>
        </w:trPr>
        <w:tc>
          <w:tcPr>
            <w:tcW w:w="576" w:type="dxa"/>
            <w:tcBorders>
              <w:right w:val="nil"/>
            </w:tcBorders>
          </w:tcPr>
          <w:p w14:paraId="7EA51D22"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F5B8CBA" w14:textId="77777777" w:rsidR="00007D0E" w:rsidRPr="00C124AD" w:rsidRDefault="00007D0E">
            <w:pPr>
              <w:numPr>
                <w:ilvl w:val="0"/>
                <w:numId w:val="4"/>
              </w:numPr>
              <w:rPr>
                <w:sz w:val="16"/>
                <w:szCs w:val="16"/>
              </w:rPr>
            </w:pPr>
            <w:r w:rsidRPr="00C124AD">
              <w:rPr>
                <w:sz w:val="16"/>
                <w:szCs w:val="16"/>
              </w:rPr>
              <w:t>51 to 75 pounds</w:t>
            </w:r>
          </w:p>
        </w:tc>
        <w:tc>
          <w:tcPr>
            <w:tcW w:w="706" w:type="dxa"/>
          </w:tcPr>
          <w:p w14:paraId="16327A4A" w14:textId="77777777" w:rsidR="00007D0E" w:rsidRPr="00C124AD" w:rsidRDefault="00007D0E">
            <w:pPr>
              <w:jc w:val="center"/>
              <w:rPr>
                <w:sz w:val="16"/>
                <w:szCs w:val="16"/>
              </w:rPr>
            </w:pPr>
          </w:p>
        </w:tc>
        <w:tc>
          <w:tcPr>
            <w:tcW w:w="706" w:type="dxa"/>
          </w:tcPr>
          <w:p w14:paraId="298A1DA2" w14:textId="77777777" w:rsidR="00007D0E" w:rsidRPr="00C124AD" w:rsidRDefault="005E0F93">
            <w:pPr>
              <w:jc w:val="center"/>
              <w:rPr>
                <w:sz w:val="16"/>
                <w:szCs w:val="16"/>
              </w:rPr>
            </w:pPr>
            <w:r>
              <w:rPr>
                <w:sz w:val="16"/>
                <w:szCs w:val="16"/>
              </w:rPr>
              <w:t>X</w:t>
            </w:r>
          </w:p>
        </w:tc>
        <w:tc>
          <w:tcPr>
            <w:tcW w:w="706" w:type="dxa"/>
          </w:tcPr>
          <w:p w14:paraId="329FA4E5" w14:textId="77777777" w:rsidR="00007D0E" w:rsidRPr="00C124AD" w:rsidRDefault="00007D0E">
            <w:pPr>
              <w:jc w:val="center"/>
              <w:rPr>
                <w:sz w:val="16"/>
                <w:szCs w:val="16"/>
              </w:rPr>
            </w:pPr>
          </w:p>
        </w:tc>
        <w:tc>
          <w:tcPr>
            <w:tcW w:w="706" w:type="dxa"/>
          </w:tcPr>
          <w:p w14:paraId="3185C540" w14:textId="77777777" w:rsidR="00007D0E" w:rsidRPr="00C124AD" w:rsidRDefault="00007D0E">
            <w:pPr>
              <w:jc w:val="center"/>
              <w:rPr>
                <w:sz w:val="16"/>
                <w:szCs w:val="16"/>
              </w:rPr>
            </w:pPr>
          </w:p>
        </w:tc>
        <w:tc>
          <w:tcPr>
            <w:tcW w:w="706" w:type="dxa"/>
          </w:tcPr>
          <w:p w14:paraId="73ECFCD7" w14:textId="77777777" w:rsidR="00007D0E" w:rsidRPr="00C124AD" w:rsidRDefault="00007D0E">
            <w:pPr>
              <w:jc w:val="center"/>
              <w:rPr>
                <w:sz w:val="16"/>
                <w:szCs w:val="16"/>
              </w:rPr>
            </w:pPr>
          </w:p>
        </w:tc>
      </w:tr>
      <w:tr w:rsidR="00007D0E" w:rsidRPr="00C124AD" w14:paraId="7B3918A0" w14:textId="77777777">
        <w:trPr>
          <w:jc w:val="center"/>
        </w:trPr>
        <w:tc>
          <w:tcPr>
            <w:tcW w:w="576" w:type="dxa"/>
            <w:tcBorders>
              <w:right w:val="nil"/>
            </w:tcBorders>
          </w:tcPr>
          <w:p w14:paraId="305E3796"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29874FDB" w14:textId="77777777" w:rsidR="00007D0E" w:rsidRPr="00C124AD" w:rsidRDefault="00007D0E">
            <w:pPr>
              <w:numPr>
                <w:ilvl w:val="0"/>
                <w:numId w:val="4"/>
              </w:numPr>
              <w:rPr>
                <w:sz w:val="16"/>
                <w:szCs w:val="16"/>
              </w:rPr>
            </w:pPr>
            <w:r w:rsidRPr="00C124AD">
              <w:rPr>
                <w:sz w:val="16"/>
                <w:szCs w:val="16"/>
              </w:rPr>
              <w:t>76 to 90 pounds</w:t>
            </w:r>
          </w:p>
        </w:tc>
        <w:tc>
          <w:tcPr>
            <w:tcW w:w="706" w:type="dxa"/>
          </w:tcPr>
          <w:p w14:paraId="470F60A5" w14:textId="77777777" w:rsidR="00007D0E" w:rsidRPr="00C124AD" w:rsidRDefault="00007D0E">
            <w:pPr>
              <w:jc w:val="center"/>
              <w:rPr>
                <w:sz w:val="16"/>
                <w:szCs w:val="16"/>
              </w:rPr>
            </w:pPr>
          </w:p>
        </w:tc>
        <w:tc>
          <w:tcPr>
            <w:tcW w:w="706" w:type="dxa"/>
          </w:tcPr>
          <w:p w14:paraId="33FB7CD9" w14:textId="77777777" w:rsidR="00007D0E" w:rsidRPr="00C124AD" w:rsidRDefault="005E0F93">
            <w:pPr>
              <w:jc w:val="center"/>
              <w:rPr>
                <w:sz w:val="16"/>
                <w:szCs w:val="16"/>
              </w:rPr>
            </w:pPr>
            <w:r>
              <w:rPr>
                <w:sz w:val="16"/>
                <w:szCs w:val="16"/>
              </w:rPr>
              <w:t>X</w:t>
            </w:r>
          </w:p>
        </w:tc>
        <w:tc>
          <w:tcPr>
            <w:tcW w:w="706" w:type="dxa"/>
          </w:tcPr>
          <w:p w14:paraId="51F161AE" w14:textId="77777777" w:rsidR="00007D0E" w:rsidRPr="00C124AD" w:rsidRDefault="00007D0E">
            <w:pPr>
              <w:jc w:val="center"/>
              <w:rPr>
                <w:sz w:val="16"/>
                <w:szCs w:val="16"/>
              </w:rPr>
            </w:pPr>
          </w:p>
        </w:tc>
        <w:tc>
          <w:tcPr>
            <w:tcW w:w="706" w:type="dxa"/>
          </w:tcPr>
          <w:p w14:paraId="343D29AD" w14:textId="77777777" w:rsidR="00007D0E" w:rsidRPr="00C124AD" w:rsidRDefault="00007D0E">
            <w:pPr>
              <w:jc w:val="center"/>
              <w:rPr>
                <w:sz w:val="16"/>
                <w:szCs w:val="16"/>
              </w:rPr>
            </w:pPr>
          </w:p>
        </w:tc>
        <w:tc>
          <w:tcPr>
            <w:tcW w:w="706" w:type="dxa"/>
          </w:tcPr>
          <w:p w14:paraId="2974A70B" w14:textId="77777777" w:rsidR="00007D0E" w:rsidRPr="00C124AD" w:rsidRDefault="00007D0E">
            <w:pPr>
              <w:jc w:val="center"/>
              <w:rPr>
                <w:sz w:val="16"/>
                <w:szCs w:val="16"/>
              </w:rPr>
            </w:pPr>
          </w:p>
        </w:tc>
      </w:tr>
      <w:tr w:rsidR="00007D0E" w:rsidRPr="00C124AD" w14:paraId="526FE44B" w14:textId="77777777">
        <w:trPr>
          <w:jc w:val="center"/>
        </w:trPr>
        <w:tc>
          <w:tcPr>
            <w:tcW w:w="576" w:type="dxa"/>
            <w:tcBorders>
              <w:right w:val="nil"/>
            </w:tcBorders>
          </w:tcPr>
          <w:p w14:paraId="5872A4D7" w14:textId="77777777" w:rsidR="00007D0E" w:rsidRPr="00C124AD" w:rsidRDefault="00007D0E">
            <w:pPr>
              <w:rPr>
                <w:sz w:val="16"/>
                <w:szCs w:val="16"/>
              </w:rPr>
            </w:pPr>
          </w:p>
        </w:tc>
        <w:tc>
          <w:tcPr>
            <w:tcW w:w="6048" w:type="dxa"/>
            <w:tcBorders>
              <w:top w:val="single" w:sz="6" w:space="0" w:color="auto"/>
              <w:left w:val="nil"/>
              <w:bottom w:val="single" w:sz="12" w:space="0" w:color="auto"/>
            </w:tcBorders>
          </w:tcPr>
          <w:p w14:paraId="412AA98B" w14:textId="77777777" w:rsidR="00007D0E" w:rsidRPr="00C124AD" w:rsidRDefault="00007D0E">
            <w:pPr>
              <w:numPr>
                <w:ilvl w:val="0"/>
                <w:numId w:val="4"/>
              </w:numPr>
              <w:rPr>
                <w:sz w:val="16"/>
                <w:szCs w:val="16"/>
              </w:rPr>
            </w:pPr>
            <w:r w:rsidRPr="00C124AD">
              <w:rPr>
                <w:sz w:val="16"/>
                <w:szCs w:val="16"/>
              </w:rPr>
              <w:t>Over 90 pounds</w:t>
            </w:r>
          </w:p>
        </w:tc>
        <w:tc>
          <w:tcPr>
            <w:tcW w:w="706" w:type="dxa"/>
          </w:tcPr>
          <w:p w14:paraId="1CB70061" w14:textId="77777777" w:rsidR="00007D0E" w:rsidRPr="00C124AD" w:rsidRDefault="00007D0E">
            <w:pPr>
              <w:jc w:val="center"/>
              <w:rPr>
                <w:sz w:val="16"/>
                <w:szCs w:val="16"/>
              </w:rPr>
            </w:pPr>
          </w:p>
        </w:tc>
        <w:tc>
          <w:tcPr>
            <w:tcW w:w="706" w:type="dxa"/>
          </w:tcPr>
          <w:p w14:paraId="33965CA2" w14:textId="77777777" w:rsidR="00007D0E" w:rsidRPr="00C124AD" w:rsidRDefault="005E0F93">
            <w:pPr>
              <w:jc w:val="center"/>
              <w:rPr>
                <w:sz w:val="16"/>
                <w:szCs w:val="16"/>
              </w:rPr>
            </w:pPr>
            <w:r>
              <w:rPr>
                <w:sz w:val="16"/>
                <w:szCs w:val="16"/>
              </w:rPr>
              <w:t>X</w:t>
            </w:r>
          </w:p>
        </w:tc>
        <w:tc>
          <w:tcPr>
            <w:tcW w:w="706" w:type="dxa"/>
          </w:tcPr>
          <w:p w14:paraId="2A6C9310" w14:textId="77777777" w:rsidR="00007D0E" w:rsidRPr="00C124AD" w:rsidRDefault="00007D0E">
            <w:pPr>
              <w:jc w:val="center"/>
              <w:rPr>
                <w:sz w:val="16"/>
                <w:szCs w:val="16"/>
              </w:rPr>
            </w:pPr>
          </w:p>
        </w:tc>
        <w:tc>
          <w:tcPr>
            <w:tcW w:w="706" w:type="dxa"/>
          </w:tcPr>
          <w:p w14:paraId="225288FB" w14:textId="77777777" w:rsidR="00007D0E" w:rsidRPr="00C124AD" w:rsidRDefault="00007D0E">
            <w:pPr>
              <w:jc w:val="center"/>
              <w:rPr>
                <w:sz w:val="16"/>
                <w:szCs w:val="16"/>
              </w:rPr>
            </w:pPr>
          </w:p>
        </w:tc>
        <w:tc>
          <w:tcPr>
            <w:tcW w:w="706" w:type="dxa"/>
          </w:tcPr>
          <w:p w14:paraId="535DD98D" w14:textId="77777777" w:rsidR="00007D0E" w:rsidRPr="00C124AD" w:rsidRDefault="00007D0E">
            <w:pPr>
              <w:jc w:val="center"/>
              <w:rPr>
                <w:sz w:val="16"/>
                <w:szCs w:val="16"/>
              </w:rPr>
            </w:pPr>
          </w:p>
        </w:tc>
      </w:tr>
    </w:tbl>
    <w:p w14:paraId="2995E491" w14:textId="77777777" w:rsidR="00007D0E" w:rsidRPr="00C124AD" w:rsidRDefault="00007D0E">
      <w:pPr>
        <w:tabs>
          <w:tab w:val="left" w:pos="1200"/>
          <w:tab w:val="left" w:pos="1800"/>
          <w:tab w:val="left" w:pos="2400"/>
          <w:tab w:val="center" w:pos="5040"/>
          <w:tab w:val="center" w:pos="6600"/>
          <w:tab w:val="center" w:pos="8400"/>
        </w:tabs>
        <w:rPr>
          <w:sz w:val="16"/>
          <w:szCs w:val="16"/>
        </w:rPr>
      </w:pPr>
    </w:p>
    <w:sectPr w:rsidR="00007D0E" w:rsidRPr="00C124AD" w:rsidSect="00A060D3">
      <w:footerReference w:type="default" r:id="rId17"/>
      <w:headerReference w:type="first" r:id="rId18"/>
      <w:pgSz w:w="12240" w:h="15840" w:code="1"/>
      <w:pgMar w:top="1354" w:right="720" w:bottom="576" w:left="720" w:header="432" w:footer="763" w:gutter="0"/>
      <w:paperSrc w:first="261" w:other="26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38FC" w14:textId="77777777" w:rsidR="001131FE" w:rsidRDefault="001131FE">
      <w:r>
        <w:separator/>
      </w:r>
    </w:p>
  </w:endnote>
  <w:endnote w:type="continuationSeparator" w:id="0">
    <w:p w14:paraId="235BE2B1" w14:textId="77777777" w:rsidR="001131FE" w:rsidRDefault="0011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lassic">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C7DD" w14:textId="77777777" w:rsidR="00950991" w:rsidRDefault="00950991">
    <w:pPr>
      <w:tabs>
        <w:tab w:val="left" w:pos="2280"/>
        <w:tab w:val="center" w:pos="5400"/>
        <w:tab w:val="right" w:pos="10710"/>
      </w:tabs>
      <w:rPr>
        <w:rFonts w:ascii="Classic" w:hAnsi="Classic"/>
      </w:rPr>
    </w:pPr>
    <w:r>
      <w:rPr>
        <w:rFonts w:ascii="Classic" w:hAnsi="Classic"/>
        <w:i/>
        <w:sz w:val="16"/>
      </w:rPr>
      <w:t>Principal Job Description</w:t>
    </w:r>
    <w:r>
      <w:rPr>
        <w:rFonts w:ascii="Classic" w:hAnsi="Classic"/>
        <w:i/>
        <w:sz w:val="16"/>
      </w:rPr>
      <w:tab/>
    </w:r>
    <w:r>
      <w:rPr>
        <w:rFonts w:ascii="Classic" w:hAnsi="Classic"/>
        <w:i/>
        <w:sz w:val="16"/>
      </w:rPr>
      <w:tab/>
    </w:r>
    <w:r w:rsidRPr="00C124AD">
      <w:rPr>
        <w:rFonts w:ascii="Classic" w:hAnsi="Classic"/>
      </w:rPr>
      <w:pgNum/>
    </w:r>
    <w:r w:rsidRPr="00C124AD">
      <w:rPr>
        <w:rFonts w:ascii="Classic" w:hAnsi="Classic"/>
      </w:rPr>
      <w:t xml:space="preserve"> of </w:t>
    </w:r>
    <w:r w:rsidRPr="00C124AD">
      <w:rPr>
        <w:rStyle w:val="PageNumber"/>
      </w:rPr>
      <w:fldChar w:fldCharType="begin"/>
    </w:r>
    <w:r w:rsidRPr="00C124AD">
      <w:rPr>
        <w:rStyle w:val="PageNumber"/>
      </w:rPr>
      <w:instrText xml:space="preserve"> NUMPAGES </w:instrText>
    </w:r>
    <w:r w:rsidRPr="00C124AD">
      <w:rPr>
        <w:rStyle w:val="PageNumber"/>
      </w:rPr>
      <w:fldChar w:fldCharType="separate"/>
    </w:r>
    <w:r w:rsidR="00A060D3">
      <w:rPr>
        <w:rStyle w:val="PageNumber"/>
        <w:noProof/>
      </w:rPr>
      <w:t>11</w:t>
    </w:r>
    <w:r w:rsidRPr="00C124AD">
      <w:rPr>
        <w:rStyle w:val="PageNumber"/>
      </w:rPr>
      <w:fldChar w:fldCharType="end"/>
    </w:r>
    <w:r>
      <w:rPr>
        <w:rFonts w:ascii="Classic" w:hAnsi="Classic"/>
      </w:rPr>
      <w:tab/>
      <w:t xml:space="preserve">AR 2210A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F01A" w14:textId="77777777" w:rsidR="001131FE" w:rsidRDefault="001131FE">
      <w:r>
        <w:separator/>
      </w:r>
    </w:p>
  </w:footnote>
  <w:footnote w:type="continuationSeparator" w:id="0">
    <w:p w14:paraId="48273B11" w14:textId="77777777" w:rsidR="001131FE" w:rsidRDefault="00113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2DB5B" w14:textId="4BB695A0" w:rsidR="00950991" w:rsidRDefault="00950991" w:rsidP="00AC5731">
    <w:pPr>
      <w:pStyle w:val="Header"/>
    </w:pPr>
    <w:r>
      <w:t>Adopted:</w:t>
    </w:r>
    <w:r w:rsidR="00B052E5">
      <w:t xml:space="preserve">  </w:t>
    </w:r>
    <w:r w:rsidR="00450F3E">
      <w:t>_____________________, 2023</w:t>
    </w:r>
  </w:p>
  <w:p w14:paraId="49160D05" w14:textId="77777777" w:rsidR="00950991" w:rsidRDefault="00950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6A3"/>
    <w:multiLevelType w:val="hybridMultilevel"/>
    <w:tmpl w:val="920C80CC"/>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207F6792"/>
    <w:multiLevelType w:val="hybridMultilevel"/>
    <w:tmpl w:val="2A00B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4005AE"/>
    <w:multiLevelType w:val="hybridMultilevel"/>
    <w:tmpl w:val="4E940DC2"/>
    <w:lvl w:ilvl="0" w:tplc="04090001">
      <w:start w:val="1"/>
      <w:numFmt w:val="bullet"/>
      <w:lvlText w:val=""/>
      <w:lvlJc w:val="left"/>
      <w:pPr>
        <w:tabs>
          <w:tab w:val="num" w:pos="1020"/>
        </w:tabs>
        <w:ind w:left="1020" w:hanging="360"/>
      </w:pPr>
      <w:rPr>
        <w:rFonts w:ascii="Symbol" w:hAnsi="Symbol"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8677BFE"/>
    <w:multiLevelType w:val="singleLevel"/>
    <w:tmpl w:val="0ACA52B0"/>
    <w:lvl w:ilvl="0">
      <w:start w:val="1"/>
      <w:numFmt w:val="upperLetter"/>
      <w:lvlText w:val="%1."/>
      <w:lvlJc w:val="left"/>
      <w:pPr>
        <w:tabs>
          <w:tab w:val="num" w:pos="540"/>
        </w:tabs>
        <w:ind w:left="540" w:hanging="540"/>
      </w:pPr>
      <w:rPr>
        <w:rFonts w:hint="default"/>
      </w:rPr>
    </w:lvl>
  </w:abstractNum>
  <w:abstractNum w:abstractNumId="4" w15:restartNumberingAfterBreak="0">
    <w:nsid w:val="5C5272A9"/>
    <w:multiLevelType w:val="hybridMultilevel"/>
    <w:tmpl w:val="9BC8F5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E8551F8"/>
    <w:multiLevelType w:val="singleLevel"/>
    <w:tmpl w:val="0ACA52B0"/>
    <w:lvl w:ilvl="0">
      <w:start w:val="1"/>
      <w:numFmt w:val="upperLetter"/>
      <w:lvlText w:val="%1."/>
      <w:lvlJc w:val="left"/>
      <w:pPr>
        <w:tabs>
          <w:tab w:val="num" w:pos="540"/>
        </w:tabs>
        <w:ind w:left="540" w:hanging="540"/>
      </w:pPr>
      <w:rPr>
        <w:rFonts w:hint="default"/>
      </w:rPr>
    </w:lvl>
  </w:abstractNum>
  <w:abstractNum w:abstractNumId="6" w15:restartNumberingAfterBreak="0">
    <w:nsid w:val="63A5088C"/>
    <w:multiLevelType w:val="singleLevel"/>
    <w:tmpl w:val="4900FE02"/>
    <w:lvl w:ilvl="0">
      <w:start w:val="1"/>
      <w:numFmt w:val="upperLetter"/>
      <w:lvlText w:val="%1."/>
      <w:lvlJc w:val="left"/>
      <w:pPr>
        <w:tabs>
          <w:tab w:val="num" w:pos="1080"/>
        </w:tabs>
        <w:ind w:left="1080" w:hanging="540"/>
      </w:pPr>
      <w:rPr>
        <w:rFonts w:hint="default"/>
      </w:rPr>
    </w:lvl>
  </w:abstractNum>
  <w:abstractNum w:abstractNumId="7" w15:restartNumberingAfterBreak="0">
    <w:nsid w:val="6E4805AC"/>
    <w:multiLevelType w:val="singleLevel"/>
    <w:tmpl w:val="88B61570"/>
    <w:lvl w:ilvl="0">
      <w:start w:val="2"/>
      <w:numFmt w:val="upperLetter"/>
      <w:lvlText w:val="%1."/>
      <w:lvlJc w:val="left"/>
      <w:pPr>
        <w:tabs>
          <w:tab w:val="num" w:pos="1080"/>
        </w:tabs>
        <w:ind w:left="1080" w:hanging="540"/>
      </w:pPr>
      <w:rPr>
        <w:rFonts w:hint="default"/>
      </w:rPr>
    </w:lvl>
  </w:abstractNum>
  <w:abstractNum w:abstractNumId="8" w15:restartNumberingAfterBreak="0">
    <w:nsid w:val="720C7D18"/>
    <w:multiLevelType w:val="singleLevel"/>
    <w:tmpl w:val="92A42F9C"/>
    <w:lvl w:ilvl="0">
      <w:start w:val="1"/>
      <w:numFmt w:val="decimal"/>
      <w:lvlText w:val="%1."/>
      <w:legacy w:legacy="1" w:legacySpace="144" w:legacyIndent="432"/>
      <w:lvlJc w:val="right"/>
      <w:pPr>
        <w:ind w:left="792" w:hanging="432"/>
      </w:pPr>
    </w:lvl>
  </w:abstractNum>
  <w:abstractNum w:abstractNumId="9" w15:restartNumberingAfterBreak="0">
    <w:nsid w:val="724E667B"/>
    <w:multiLevelType w:val="singleLevel"/>
    <w:tmpl w:val="92A42F9C"/>
    <w:lvl w:ilvl="0">
      <w:start w:val="1"/>
      <w:numFmt w:val="decimal"/>
      <w:lvlText w:val="%1."/>
      <w:legacy w:legacy="1" w:legacySpace="144" w:legacyIndent="432"/>
      <w:lvlJc w:val="right"/>
      <w:pPr>
        <w:ind w:left="792" w:hanging="432"/>
      </w:pPr>
    </w:lvl>
  </w:abstractNum>
  <w:num w:numId="1" w16cid:durableId="618072976">
    <w:abstractNumId w:val="7"/>
  </w:num>
  <w:num w:numId="2" w16cid:durableId="948197363">
    <w:abstractNumId w:val="6"/>
  </w:num>
  <w:num w:numId="3" w16cid:durableId="1474638314">
    <w:abstractNumId w:val="9"/>
  </w:num>
  <w:num w:numId="4" w16cid:durableId="629752418">
    <w:abstractNumId w:val="8"/>
  </w:num>
  <w:num w:numId="5" w16cid:durableId="1689257454">
    <w:abstractNumId w:val="3"/>
  </w:num>
  <w:num w:numId="6" w16cid:durableId="701631316">
    <w:abstractNumId w:val="5"/>
  </w:num>
  <w:num w:numId="7" w16cid:durableId="920140221">
    <w:abstractNumId w:val="2"/>
  </w:num>
  <w:num w:numId="8" w16cid:durableId="1321619027">
    <w:abstractNumId w:val="1"/>
  </w:num>
  <w:num w:numId="9" w16cid:durableId="2059090088">
    <w:abstractNumId w:val="4"/>
  </w:num>
  <w:num w:numId="10" w16cid:durableId="1406223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4D7"/>
    <w:rsid w:val="00007D0E"/>
    <w:rsid w:val="00072B4C"/>
    <w:rsid w:val="001131FE"/>
    <w:rsid w:val="001404D7"/>
    <w:rsid w:val="001D1109"/>
    <w:rsid w:val="00203CF7"/>
    <w:rsid w:val="00247076"/>
    <w:rsid w:val="003470B3"/>
    <w:rsid w:val="003751D7"/>
    <w:rsid w:val="003910A8"/>
    <w:rsid w:val="003E5566"/>
    <w:rsid w:val="0040702D"/>
    <w:rsid w:val="00450F3E"/>
    <w:rsid w:val="005D2FBD"/>
    <w:rsid w:val="005E0F93"/>
    <w:rsid w:val="006E5F05"/>
    <w:rsid w:val="007215D0"/>
    <w:rsid w:val="008968CE"/>
    <w:rsid w:val="008D2522"/>
    <w:rsid w:val="00950991"/>
    <w:rsid w:val="00962673"/>
    <w:rsid w:val="00991473"/>
    <w:rsid w:val="00A02772"/>
    <w:rsid w:val="00A060D3"/>
    <w:rsid w:val="00A234B8"/>
    <w:rsid w:val="00A87AD4"/>
    <w:rsid w:val="00AB5629"/>
    <w:rsid w:val="00AC5731"/>
    <w:rsid w:val="00B052E5"/>
    <w:rsid w:val="00B852CA"/>
    <w:rsid w:val="00B90ABB"/>
    <w:rsid w:val="00BB4B69"/>
    <w:rsid w:val="00C124AD"/>
    <w:rsid w:val="00CB58BA"/>
    <w:rsid w:val="00CC4BA2"/>
    <w:rsid w:val="00D05678"/>
    <w:rsid w:val="00D3240B"/>
    <w:rsid w:val="00D76E17"/>
    <w:rsid w:val="00D86AFA"/>
    <w:rsid w:val="00DB0F4F"/>
    <w:rsid w:val="00E43EA2"/>
    <w:rsid w:val="00E4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1"/>
    <o:shapelayout v:ext="edit">
      <o:idmap v:ext="edit" data="1"/>
    </o:shapelayout>
  </w:shapeDefaults>
  <w:decimalSymbol w:val="."/>
  <w:listSeparator w:val=","/>
  <w14:docId w14:val="0D4A2E02"/>
  <w15:chartTrackingRefBased/>
  <w15:docId w15:val="{C5678316-9A8C-4A4D-8C59-8F802073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720"/>
        <w:tab w:val="left" w:pos="1620"/>
        <w:tab w:val="left" w:pos="2340"/>
        <w:tab w:val="center" w:pos="5040"/>
        <w:tab w:val="center" w:pos="6600"/>
        <w:tab w:val="center" w:pos="8400"/>
      </w:tabs>
      <w:ind w:left="2340" w:hanging="2340"/>
    </w:pPr>
    <w:rPr>
      <w:sz w:val="24"/>
    </w:rPr>
  </w:style>
  <w:style w:type="character" w:styleId="PageNumber">
    <w:name w:val="page number"/>
    <w:basedOn w:val="DefaultParagraphFont"/>
  </w:style>
  <w:style w:type="paragraph" w:styleId="BalloonText">
    <w:name w:val="Balloon Text"/>
    <w:basedOn w:val="Normal"/>
    <w:semiHidden/>
    <w:rsid w:val="00C124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W:\TEMPLATE\JOBD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JOBDES</Template>
  <TotalTime>1</TotalTime>
  <Pages>11</Pages>
  <Words>4305</Words>
  <Characters>27206</Characters>
  <Application>Microsoft Office Word</Application>
  <DocSecurity>0</DocSecurity>
  <Lines>226</Lines>
  <Paragraphs>62</Paragraphs>
  <ScaleCrop>false</ScaleCrop>
  <HeadingPairs>
    <vt:vector size="2" baseType="variant">
      <vt:variant>
        <vt:lpstr>Title</vt:lpstr>
      </vt:variant>
      <vt:variant>
        <vt:i4>1</vt:i4>
      </vt:variant>
    </vt:vector>
  </HeadingPairs>
  <TitlesOfParts>
    <vt:vector size="1" baseType="lpstr">
      <vt:lpstr>LINCOLN PUBLIC SCHOOLS</vt:lpstr>
    </vt:vector>
  </TitlesOfParts>
  <Company>Lincoln Public Schools</Company>
  <LinksUpToDate>false</LinksUpToDate>
  <CharactersWithSpaces>31449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LINCOLN PUBLIC SCHOOLS</dc:title>
  <dc:subject/>
  <dc:creator>Word Processing</dc:creator>
  <cp:keywords/>
  <cp:lastModifiedBy>Sierra Meints</cp:lastModifiedBy>
  <cp:revision>3</cp:revision>
  <cp:lastPrinted>2009-01-06T16:22:00Z</cp:lastPrinted>
  <dcterms:created xsi:type="dcterms:W3CDTF">2023-08-09T16:33:00Z</dcterms:created>
  <dcterms:modified xsi:type="dcterms:W3CDTF">2023-08-16T15:18:00Z</dcterms:modified>
</cp:coreProperties>
</file>